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6B7" w:rsidRDefault="008A16B7" w:rsidP="009A3F72">
      <w:pPr>
        <w:widowControl w:val="0"/>
        <w:suppressAutoHyphens/>
        <w:ind w:left="8100"/>
        <w:jc w:val="center"/>
        <w:rPr>
          <w:sz w:val="28"/>
          <w:szCs w:val="28"/>
        </w:rPr>
      </w:pPr>
    </w:p>
    <w:p w:rsidR="008A16B7" w:rsidRDefault="008A16B7" w:rsidP="009A3F72">
      <w:pPr>
        <w:widowControl w:val="0"/>
        <w:suppressAutoHyphens/>
        <w:ind w:left="8100"/>
        <w:jc w:val="center"/>
        <w:rPr>
          <w:sz w:val="28"/>
          <w:szCs w:val="28"/>
        </w:rPr>
      </w:pPr>
      <w:r>
        <w:rPr>
          <w:sz w:val="28"/>
          <w:szCs w:val="28"/>
        </w:rPr>
        <w:t>ПРИЛО</w:t>
      </w:r>
      <w:r w:rsidRPr="00353CAC">
        <w:rPr>
          <w:sz w:val="28"/>
          <w:szCs w:val="28"/>
        </w:rPr>
        <w:t>ЖЕНИЕ № 2</w:t>
      </w:r>
    </w:p>
    <w:p w:rsidR="008A16B7" w:rsidRPr="00353CAC" w:rsidRDefault="008A16B7" w:rsidP="009A3F72">
      <w:pPr>
        <w:ind w:left="8100"/>
        <w:jc w:val="center"/>
      </w:pPr>
      <w:r w:rsidRPr="00353CAC">
        <w:rPr>
          <w:sz w:val="28"/>
          <w:szCs w:val="28"/>
        </w:rPr>
        <w:t>к административному регламенту</w:t>
      </w:r>
    </w:p>
    <w:p w:rsidR="008A16B7" w:rsidRDefault="008A16B7" w:rsidP="009A3F72">
      <w:pPr>
        <w:ind w:left="8100"/>
        <w:jc w:val="center"/>
        <w:rPr>
          <w:b/>
          <w:bCs/>
        </w:rPr>
      </w:pPr>
    </w:p>
    <w:p w:rsidR="008A16B7" w:rsidRDefault="008A16B7" w:rsidP="008D3E22">
      <w:pPr>
        <w:shd w:val="clear" w:color="auto" w:fill="FFFFFF"/>
        <w:tabs>
          <w:tab w:val="left" w:pos="1701"/>
        </w:tabs>
        <w:spacing w:line="317" w:lineRule="exact"/>
        <w:ind w:firstLine="851"/>
        <w:jc w:val="right"/>
        <w:rPr>
          <w:sz w:val="28"/>
          <w:szCs w:val="28"/>
        </w:rPr>
      </w:pPr>
    </w:p>
    <w:p w:rsidR="008A16B7" w:rsidRDefault="008A16B7" w:rsidP="008D3E2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Примерная форма заявления </w:t>
      </w:r>
      <w:r w:rsidRPr="00EC39EE">
        <w:rPr>
          <w:b/>
          <w:bCs/>
          <w:sz w:val="28"/>
          <w:szCs w:val="28"/>
        </w:rPr>
        <w:t>о предоставлени</w:t>
      </w:r>
      <w:r>
        <w:rPr>
          <w:b/>
          <w:bCs/>
          <w:sz w:val="28"/>
          <w:szCs w:val="28"/>
        </w:rPr>
        <w:t>и</w:t>
      </w:r>
      <w:r w:rsidRPr="00EC39EE">
        <w:rPr>
          <w:b/>
          <w:bCs/>
          <w:sz w:val="28"/>
          <w:szCs w:val="28"/>
        </w:rPr>
        <w:t xml:space="preserve"> сведений физическим и юридическим лицам о состоянии их расчетов по обязательствам перед </w:t>
      </w:r>
      <w:r>
        <w:rPr>
          <w:b/>
          <w:bCs/>
          <w:sz w:val="28"/>
          <w:szCs w:val="28"/>
        </w:rPr>
        <w:t xml:space="preserve">местным </w:t>
      </w:r>
      <w:r w:rsidRPr="00EC39EE">
        <w:rPr>
          <w:b/>
          <w:bCs/>
          <w:sz w:val="28"/>
          <w:szCs w:val="28"/>
        </w:rPr>
        <w:t>бюджетом</w:t>
      </w:r>
    </w:p>
    <w:p w:rsidR="008A16B7" w:rsidRDefault="008A16B7" w:rsidP="008D3E22">
      <w:pPr>
        <w:jc w:val="center"/>
        <w:rPr>
          <w:b/>
          <w:bCs/>
          <w:sz w:val="28"/>
          <w:szCs w:val="28"/>
        </w:rPr>
      </w:pPr>
    </w:p>
    <w:p w:rsidR="008A16B7" w:rsidRDefault="008A16B7" w:rsidP="008D3E22">
      <w:pPr>
        <w:jc w:val="center"/>
        <w:rPr>
          <w:sz w:val="28"/>
          <w:szCs w:val="28"/>
        </w:rPr>
      </w:pPr>
      <w:r w:rsidRPr="0071782A">
        <w:rPr>
          <w:sz w:val="28"/>
          <w:szCs w:val="28"/>
        </w:rPr>
        <w:t>ЗАЯВЛЕНИЕ</w:t>
      </w:r>
    </w:p>
    <w:p w:rsidR="008A16B7" w:rsidRPr="008D3E22" w:rsidRDefault="008A16B7" w:rsidP="008D3E22">
      <w:pPr>
        <w:jc w:val="center"/>
        <w:rPr>
          <w:i/>
          <w:iCs/>
          <w:sz w:val="22"/>
          <w:szCs w:val="22"/>
        </w:rPr>
      </w:pPr>
      <w:r w:rsidRPr="0071782A">
        <w:rPr>
          <w:sz w:val="28"/>
          <w:szCs w:val="28"/>
        </w:rPr>
        <w:t>о предоставлении сведений о состоянии расчетов по обязательствам перед</w:t>
      </w:r>
      <w:r>
        <w:rPr>
          <w:sz w:val="28"/>
          <w:szCs w:val="28"/>
        </w:rPr>
        <w:t xml:space="preserve"> местным</w:t>
      </w:r>
      <w:r w:rsidRPr="0071782A">
        <w:rPr>
          <w:sz w:val="28"/>
          <w:szCs w:val="28"/>
        </w:rPr>
        <w:t xml:space="preserve"> бюджетом</w:t>
      </w:r>
      <w:r w:rsidRPr="008D3E22">
        <w:rPr>
          <w:i/>
          <w:iCs/>
          <w:sz w:val="22"/>
          <w:szCs w:val="22"/>
        </w:rPr>
        <w:t>* Заявление заполняется печатными заглавными буквами, одна буква в клетке, слова при заполнении заявления не склоняются по падежам и склонениям.</w:t>
      </w:r>
    </w:p>
    <w:p w:rsidR="008A16B7" w:rsidRDefault="008A16B7" w:rsidP="008D3E22">
      <w:pPr>
        <w:ind w:left="4800"/>
        <w:rPr>
          <w:sz w:val="28"/>
          <w:szCs w:val="28"/>
        </w:rPr>
      </w:pPr>
    </w:p>
    <w:p w:rsidR="008A16B7" w:rsidRPr="00C93929" w:rsidRDefault="008A16B7" w:rsidP="009A3F72">
      <w:pPr>
        <w:ind w:left="8100"/>
      </w:pPr>
      <w:r w:rsidRPr="00C93929">
        <w:t xml:space="preserve">Главе муниципального образования Кавказский район </w:t>
      </w:r>
    </w:p>
    <w:p w:rsidR="008A16B7" w:rsidRPr="00C93929" w:rsidRDefault="008A16B7" w:rsidP="009A3F72">
      <w:pPr>
        <w:ind w:left="8100"/>
      </w:pPr>
      <w:r w:rsidRPr="00C93929">
        <w:t>В.Н.Очкаласову</w:t>
      </w:r>
    </w:p>
    <w:p w:rsidR="008A16B7" w:rsidRDefault="008A16B7" w:rsidP="008D3E22">
      <w:pPr>
        <w:ind w:left="4800"/>
        <w:rPr>
          <w:sz w:val="28"/>
          <w:szCs w:val="28"/>
        </w:rPr>
      </w:pPr>
    </w:p>
    <w:p w:rsidR="008A16B7" w:rsidRDefault="008A16B7" w:rsidP="008C2701">
      <w:pPr>
        <w:pStyle w:val="ListParagraph"/>
        <w:numPr>
          <w:ilvl w:val="0"/>
          <w:numId w:val="34"/>
        </w:numPr>
        <w:jc w:val="center"/>
        <w:rPr>
          <w:b/>
          <w:bCs/>
          <w:noProof/>
        </w:rPr>
      </w:pPr>
      <w:r>
        <w:rPr>
          <w:b/>
          <w:bCs/>
          <w:noProof/>
        </w:rPr>
        <w:t>Заявитель – гражданин</w:t>
      </w:r>
    </w:p>
    <w:p w:rsidR="008A16B7" w:rsidRPr="00CB46C3" w:rsidRDefault="008A16B7" w:rsidP="00F473C2">
      <w:pPr>
        <w:pStyle w:val="ListParagraph"/>
        <w:ind w:left="1080"/>
        <w:rPr>
          <w:b/>
          <w:bCs/>
          <w:noProof/>
        </w:rPr>
      </w:pPr>
    </w:p>
    <w:tbl>
      <w:tblPr>
        <w:tblW w:w="150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3"/>
        <w:gridCol w:w="3672"/>
        <w:gridCol w:w="425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326"/>
        <w:gridCol w:w="326"/>
        <w:gridCol w:w="326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8F726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14289" w:type="dxa"/>
            <w:gridSpan w:val="39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Реквизиты заявителя - гражданина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289" w:type="dxa"/>
            <w:gridSpan w:val="39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Адрес проживания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дом №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2.6.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корпус №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квартира №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2.8.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контактный телефон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289" w:type="dxa"/>
            <w:gridSpan w:val="39"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Документ, удостоверяющий личность заявителя - гражданина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837" w:type="dxa"/>
            <w:gridSpan w:val="32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vMerge w:val="restart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672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наименование органа выдавшего документ 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672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425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504" w:type="dxa"/>
            <w:gridSpan w:val="2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A16B7" w:rsidRPr="00CB46C3" w:rsidRDefault="008A16B7" w:rsidP="00D5660C">
      <w:pPr>
        <w:pStyle w:val="ListParagraph"/>
        <w:tabs>
          <w:tab w:val="left" w:pos="426"/>
        </w:tabs>
        <w:ind w:left="0"/>
        <w:rPr>
          <w:sz w:val="28"/>
          <w:szCs w:val="28"/>
        </w:rPr>
      </w:pPr>
    </w:p>
    <w:p w:rsidR="008A16B7" w:rsidRPr="00CB46C3" w:rsidRDefault="008A16B7" w:rsidP="00D5660C">
      <w:pPr>
        <w:pStyle w:val="ListParagraph"/>
        <w:numPr>
          <w:ilvl w:val="0"/>
          <w:numId w:val="34"/>
        </w:numPr>
        <w:jc w:val="center"/>
        <w:rPr>
          <w:b/>
          <w:bCs/>
          <w:sz w:val="28"/>
          <w:szCs w:val="28"/>
        </w:rPr>
      </w:pPr>
      <w:r w:rsidRPr="00CB46C3">
        <w:rPr>
          <w:b/>
          <w:bCs/>
          <w:sz w:val="28"/>
          <w:szCs w:val="28"/>
        </w:rPr>
        <w:t>Представитель физического лица</w:t>
      </w:r>
    </w:p>
    <w:p w:rsidR="008A16B7" w:rsidRPr="00CB46C3" w:rsidRDefault="008A16B7" w:rsidP="00F473C2">
      <w:pPr>
        <w:pStyle w:val="ListParagraph"/>
        <w:ind w:left="1080"/>
        <w:rPr>
          <w:b/>
          <w:bCs/>
          <w:sz w:val="28"/>
          <w:szCs w:val="28"/>
        </w:rPr>
      </w:pPr>
    </w:p>
    <w:tbl>
      <w:tblPr>
        <w:tblW w:w="151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6"/>
        <w:gridCol w:w="3356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328"/>
        <w:gridCol w:w="328"/>
        <w:gridCol w:w="328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  <w:gridCol w:w="271"/>
      </w:tblGrid>
      <w:tr w:rsidR="008A16B7" w:rsidRPr="00CB46C3">
        <w:trPr>
          <w:trHeight w:val="300"/>
        </w:trPr>
        <w:tc>
          <w:tcPr>
            <w:tcW w:w="756" w:type="dxa"/>
            <w:noWrap/>
            <w:vAlign w:val="bottom"/>
          </w:tcPr>
          <w:p w:rsidR="008A16B7" w:rsidRPr="00CB46C3" w:rsidRDefault="008A16B7" w:rsidP="008F726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Наименование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Реквизиты представителя физического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Адрес проживания представителя физического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дом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2.6.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корпус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квартира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2.8.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контактный телефон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Документ, удостоверяющий личность представителя физического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4" w:type="dxa"/>
            <w:gridSpan w:val="33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7" w:type="dxa"/>
            <w:gridSpan w:val="3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5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356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наименование органа выдавшего документ 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Реквизиты физического лица, интересы которого представляет представитель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Фамилия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Имя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Отчество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Адрес физического лица, интересы которого представляет представитель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дом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5.6.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корпус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5.7.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квартира №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Реквизиты документа физического лица, интересы которого представляет представитель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4" w:type="dxa"/>
            <w:gridSpan w:val="33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7" w:type="dxa"/>
            <w:gridSpan w:val="3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5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3356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наименование органа выдавшего документ 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6.5.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4367" w:type="dxa"/>
            <w:gridSpan w:val="41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Документ, удостоверяющий полномочия представителя физического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114" w:type="dxa"/>
            <w:gridSpan w:val="33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7.2.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7" w:type="dxa"/>
            <w:gridSpan w:val="3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7.3.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5" w:type="dxa"/>
            <w:gridSpan w:val="34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 w:val="restart"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7.4.</w:t>
            </w:r>
          </w:p>
        </w:tc>
        <w:tc>
          <w:tcPr>
            <w:tcW w:w="3356" w:type="dxa"/>
            <w:vMerge w:val="restart"/>
            <w:vAlign w:val="center"/>
          </w:tcPr>
          <w:p w:rsidR="008A16B7" w:rsidRPr="00CB46C3" w:rsidRDefault="008A16B7" w:rsidP="008F726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наименование органа выдавшего документ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56" w:type="dxa"/>
            <w:vMerge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56" w:type="dxa"/>
            <w:noWrap/>
            <w:vAlign w:val="center"/>
          </w:tcPr>
          <w:p w:rsidR="008A16B7" w:rsidRPr="00CB46C3" w:rsidRDefault="008A16B7" w:rsidP="00D5660C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7.5.</w:t>
            </w:r>
          </w:p>
        </w:tc>
        <w:tc>
          <w:tcPr>
            <w:tcW w:w="3356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CB46C3" w:rsidRDefault="008A16B7" w:rsidP="00D5660C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A16B7" w:rsidRPr="00CB46C3" w:rsidRDefault="008A16B7" w:rsidP="00D5660C">
      <w:pPr>
        <w:pStyle w:val="ListParagraph"/>
        <w:ind w:left="-284"/>
        <w:rPr>
          <w:b/>
          <w:bCs/>
          <w:sz w:val="28"/>
          <w:szCs w:val="28"/>
        </w:rPr>
      </w:pPr>
    </w:p>
    <w:p w:rsidR="008A16B7" w:rsidRPr="00CB46C3" w:rsidRDefault="008A16B7" w:rsidP="00CB5718">
      <w:pPr>
        <w:pStyle w:val="a4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noProof/>
        </w:rPr>
      </w:pPr>
      <w:r w:rsidRPr="00CB46C3">
        <w:rPr>
          <w:rFonts w:ascii="Times New Roman" w:hAnsi="Times New Roman" w:cs="Times New Roman"/>
          <w:b/>
          <w:bCs/>
          <w:noProof/>
        </w:rPr>
        <w:t>Заявитель - юридическое лицо</w:t>
      </w:r>
    </w:p>
    <w:p w:rsidR="008A16B7" w:rsidRPr="00CB46C3" w:rsidRDefault="008A16B7" w:rsidP="006B3026"/>
    <w:tbl>
      <w:tblPr>
        <w:tblW w:w="160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8"/>
        <w:gridCol w:w="135"/>
        <w:gridCol w:w="3247"/>
        <w:gridCol w:w="127"/>
        <w:gridCol w:w="337"/>
        <w:gridCol w:w="11"/>
        <w:gridCol w:w="312"/>
        <w:gridCol w:w="244"/>
        <w:gridCol w:w="75"/>
        <w:gridCol w:w="313"/>
        <w:gridCol w:w="107"/>
        <w:gridCol w:w="206"/>
        <w:gridCol w:w="65"/>
        <w:gridCol w:w="248"/>
        <w:gridCol w:w="23"/>
        <w:gridCol w:w="271"/>
        <w:gridCol w:w="18"/>
        <w:gridCol w:w="253"/>
        <w:gridCol w:w="59"/>
        <w:gridCol w:w="212"/>
        <w:gridCol w:w="100"/>
        <w:gridCol w:w="171"/>
        <w:gridCol w:w="141"/>
        <w:gridCol w:w="130"/>
        <w:gridCol w:w="182"/>
        <w:gridCol w:w="89"/>
        <w:gridCol w:w="225"/>
        <w:gridCol w:w="103"/>
        <w:gridCol w:w="211"/>
        <w:gridCol w:w="117"/>
        <w:gridCol w:w="197"/>
        <w:gridCol w:w="131"/>
        <w:gridCol w:w="183"/>
        <w:gridCol w:w="140"/>
        <w:gridCol w:w="174"/>
        <w:gridCol w:w="97"/>
        <w:gridCol w:w="217"/>
        <w:gridCol w:w="54"/>
        <w:gridCol w:w="260"/>
        <w:gridCol w:w="11"/>
        <w:gridCol w:w="271"/>
        <w:gridCol w:w="32"/>
        <w:gridCol w:w="239"/>
        <w:gridCol w:w="75"/>
        <w:gridCol w:w="196"/>
        <w:gridCol w:w="118"/>
        <w:gridCol w:w="153"/>
        <w:gridCol w:w="161"/>
        <w:gridCol w:w="110"/>
        <w:gridCol w:w="204"/>
        <w:gridCol w:w="67"/>
        <w:gridCol w:w="247"/>
        <w:gridCol w:w="24"/>
        <w:gridCol w:w="271"/>
        <w:gridCol w:w="19"/>
        <w:gridCol w:w="252"/>
        <w:gridCol w:w="62"/>
        <w:gridCol w:w="202"/>
        <w:gridCol w:w="7"/>
        <w:gridCol w:w="105"/>
        <w:gridCol w:w="166"/>
        <w:gridCol w:w="148"/>
        <w:gridCol w:w="123"/>
        <w:gridCol w:w="191"/>
        <w:gridCol w:w="80"/>
        <w:gridCol w:w="234"/>
        <w:gridCol w:w="37"/>
        <w:gridCol w:w="271"/>
        <w:gridCol w:w="6"/>
        <w:gridCol w:w="265"/>
        <w:gridCol w:w="49"/>
        <w:gridCol w:w="222"/>
        <w:gridCol w:w="92"/>
        <w:gridCol w:w="179"/>
        <w:gridCol w:w="135"/>
        <w:gridCol w:w="136"/>
        <w:gridCol w:w="178"/>
        <w:gridCol w:w="93"/>
        <w:gridCol w:w="6"/>
        <w:gridCol w:w="110"/>
        <w:gridCol w:w="131"/>
        <w:gridCol w:w="24"/>
        <w:gridCol w:w="271"/>
        <w:gridCol w:w="19"/>
        <w:gridCol w:w="239"/>
        <w:gridCol w:w="45"/>
      </w:tblGrid>
      <w:tr w:rsidR="008A16B7" w:rsidRPr="00CB46C3">
        <w:trPr>
          <w:gridAfter w:val="6"/>
          <w:wAfter w:w="729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№п/п</w:t>
            </w:r>
          </w:p>
        </w:tc>
        <w:tc>
          <w:tcPr>
            <w:tcW w:w="14597" w:type="dxa"/>
            <w:gridSpan w:val="78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Наименование</w:t>
            </w:r>
          </w:p>
        </w:tc>
      </w:tr>
      <w:tr w:rsidR="008A16B7" w:rsidRPr="00CB46C3">
        <w:trPr>
          <w:gridAfter w:val="6"/>
          <w:wAfter w:w="729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597" w:type="dxa"/>
            <w:gridSpan w:val="78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Реквизиты юридического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КПП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gridAfter w:val="7"/>
          <w:wAfter w:w="839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487" w:type="dxa"/>
            <w:gridSpan w:val="77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Адрес юридического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субъект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город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населенный пункт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2.5.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дом №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2.6.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корпус №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квартира №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2.8.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контактный телефон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gridAfter w:val="6"/>
          <w:wAfter w:w="729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597" w:type="dxa"/>
            <w:gridSpan w:val="78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Документ, удостоверяющий личность представителя юридического лица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 w:val="restart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3711" w:type="dxa"/>
            <w:gridSpan w:val="3"/>
            <w:vMerge w:val="restart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наименование органа выдавшего документ 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711" w:type="dxa"/>
            <w:gridSpan w:val="3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711" w:type="dxa"/>
            <w:gridSpan w:val="3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gridAfter w:val="1"/>
          <w:wAfter w:w="45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371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567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3" w:type="dxa"/>
            <w:gridSpan w:val="51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gridAfter w:val="6"/>
          <w:wAfter w:w="729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4597" w:type="dxa"/>
            <w:gridSpan w:val="78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Документ, удостоверяющий полномочия представителя юридического лица 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3374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вид документа (паспорт)</w:t>
            </w: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4.2.</w:t>
            </w:r>
          </w:p>
        </w:tc>
        <w:tc>
          <w:tcPr>
            <w:tcW w:w="3374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серии</w:t>
            </w: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4.3.</w:t>
            </w:r>
          </w:p>
        </w:tc>
        <w:tc>
          <w:tcPr>
            <w:tcW w:w="3374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 w:val="restart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4.4.</w:t>
            </w:r>
          </w:p>
        </w:tc>
        <w:tc>
          <w:tcPr>
            <w:tcW w:w="3374" w:type="dxa"/>
            <w:gridSpan w:val="2"/>
            <w:vMerge w:val="restart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наименование органа выдавшего документ</w:t>
            </w: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74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trHeight w:val="300"/>
        </w:trPr>
        <w:tc>
          <w:tcPr>
            <w:tcW w:w="723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74" w:type="dxa"/>
            <w:gridSpan w:val="2"/>
            <w:vMerge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3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rPr>
          <w:gridAfter w:val="1"/>
          <w:wAfter w:w="45" w:type="dxa"/>
          <w:trHeight w:val="300"/>
        </w:trPr>
        <w:tc>
          <w:tcPr>
            <w:tcW w:w="723" w:type="dxa"/>
            <w:gridSpan w:val="2"/>
            <w:noWrap/>
            <w:vAlign w:val="center"/>
          </w:tcPr>
          <w:p w:rsidR="008A16B7" w:rsidRPr="00CB46C3" w:rsidRDefault="008A16B7" w:rsidP="004F6BE4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3374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выдачи документа</w:t>
            </w:r>
          </w:p>
        </w:tc>
        <w:tc>
          <w:tcPr>
            <w:tcW w:w="904" w:type="dxa"/>
            <w:gridSpan w:val="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gridSpan w:val="3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1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23" w:type="dxa"/>
            <w:gridSpan w:val="2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16" w:type="dxa"/>
            <w:gridSpan w:val="24"/>
            <w:noWrap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17" w:type="dxa"/>
            <w:gridSpan w:val="27"/>
          </w:tcPr>
          <w:p w:rsidR="008A16B7" w:rsidRPr="00CB46C3" w:rsidRDefault="008A16B7" w:rsidP="004F6BE4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</w:tr>
      <w:tr w:rsidR="008A16B7" w:rsidRPr="00CB46C3">
        <w:trPr>
          <w:gridAfter w:val="6"/>
          <w:wAfter w:w="729" w:type="dxa"/>
          <w:trHeight w:val="300"/>
        </w:trPr>
        <w:tc>
          <w:tcPr>
            <w:tcW w:w="15320" w:type="dxa"/>
            <w:gridSpan w:val="80"/>
            <w:tcBorders>
              <w:left w:val="nil"/>
              <w:right w:val="nil"/>
            </w:tcBorders>
            <w:noWrap/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bookmarkStart w:id="0" w:name="_GoBack" w:colFirst="0" w:colLast="1"/>
          </w:p>
          <w:p w:rsidR="008A16B7" w:rsidRPr="00CB46C3" w:rsidRDefault="008A16B7" w:rsidP="006B3026">
            <w:pPr>
              <w:pStyle w:val="ListParagraph"/>
              <w:numPr>
                <w:ilvl w:val="0"/>
                <w:numId w:val="34"/>
              </w:numPr>
              <w:autoSpaceDE/>
              <w:autoSpaceDN/>
              <w:adjustRightInd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B46C3">
              <w:rPr>
                <w:b/>
                <w:bCs/>
                <w:sz w:val="28"/>
                <w:szCs w:val="28"/>
              </w:rPr>
              <w:t>Выписка о состоянии расчетов</w:t>
            </w:r>
          </w:p>
          <w:p w:rsidR="008A16B7" w:rsidRPr="00CB46C3" w:rsidRDefault="008A16B7" w:rsidP="00CB46C3">
            <w:pPr>
              <w:pStyle w:val="ListParagraph"/>
              <w:autoSpaceDE/>
              <w:autoSpaceDN/>
              <w:adjustRightInd/>
              <w:ind w:left="1080"/>
              <w:rPr>
                <w:b/>
                <w:bCs/>
                <w:color w:val="000000"/>
                <w:sz w:val="28"/>
                <w:szCs w:val="28"/>
              </w:rPr>
            </w:pPr>
          </w:p>
          <w:p w:rsidR="008A16B7" w:rsidRPr="00CB46C3" w:rsidRDefault="008A16B7" w:rsidP="006B3026">
            <w:pPr>
              <w:pStyle w:val="ListParagraph"/>
              <w:autoSpaceDE/>
              <w:autoSpaceDN/>
              <w:adjustRightInd/>
              <w:ind w:left="1080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bookmarkEnd w:id="0"/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Вид дохода бюджета  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Номер документа основания платежа 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документа основания платежа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Вид дохода бюджета  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Номер документа основания платежа 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документа основания платежа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Вид дохода бюджета  </w:t>
            </w: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Номер документа основания платежа 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документа основания платежа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Вид дохода бюджета  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 xml:space="preserve">Номер документа основания платежа 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16B7" w:rsidRPr="00CB46C3">
        <w:tblPrEx>
          <w:tblInd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Дата документа основания платежа</w:t>
            </w:r>
          </w:p>
        </w:tc>
        <w:tc>
          <w:tcPr>
            <w:tcW w:w="4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A16B7" w:rsidRPr="00CB46C3" w:rsidRDefault="008A16B7" w:rsidP="006B3026">
            <w:pPr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CB46C3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A16B7" w:rsidRPr="00CB46C3" w:rsidRDefault="008A16B7" w:rsidP="008D3E22">
      <w:pPr>
        <w:jc w:val="center"/>
        <w:rPr>
          <w:b/>
          <w:bCs/>
          <w:sz w:val="28"/>
          <w:szCs w:val="28"/>
        </w:rPr>
      </w:pPr>
    </w:p>
    <w:p w:rsidR="008A16B7" w:rsidRPr="00CB46C3" w:rsidRDefault="008A16B7" w:rsidP="008D3E22">
      <w:pPr>
        <w:pStyle w:val="BodyTextIndent"/>
        <w:ind w:firstLine="0"/>
      </w:pPr>
      <w:r w:rsidRPr="00CB46C3">
        <w:t>Вып</w:t>
      </w:r>
      <w:r>
        <w:t xml:space="preserve">иска </w:t>
      </w:r>
      <w:r w:rsidRPr="00CB46C3">
        <w:t>необходима для _________________________</w:t>
      </w:r>
    </w:p>
    <w:p w:rsidR="008A16B7" w:rsidRPr="00CB46C3" w:rsidRDefault="008A16B7" w:rsidP="008D3E22">
      <w:pPr>
        <w:jc w:val="both"/>
        <w:rPr>
          <w:sz w:val="20"/>
          <w:szCs w:val="20"/>
        </w:rPr>
      </w:pPr>
    </w:p>
    <w:p w:rsidR="008A16B7" w:rsidRPr="00CB46C3" w:rsidRDefault="008A16B7" w:rsidP="008D3E22">
      <w:pPr>
        <w:pStyle w:val="a4"/>
        <w:rPr>
          <w:rFonts w:ascii="Times New Roman" w:hAnsi="Times New Roman" w:cs="Times New Roman"/>
        </w:rPr>
      </w:pPr>
      <w:r w:rsidRPr="00CB46C3">
        <w:rPr>
          <w:rFonts w:ascii="Times New Roman" w:hAnsi="Times New Roman" w:cs="Times New Roman"/>
        </w:rPr>
        <w:t xml:space="preserve"> </w:t>
      </w:r>
      <w:r w:rsidRPr="00CB46C3">
        <w:rPr>
          <w:rFonts w:ascii="Times New Roman" w:hAnsi="Times New Roman" w:cs="Times New Roman"/>
          <w:noProof/>
        </w:rPr>
        <w:t xml:space="preserve">     ____________________________________ (_____________________)</w:t>
      </w:r>
    </w:p>
    <w:p w:rsidR="008A16B7" w:rsidRPr="00CB46C3" w:rsidRDefault="008A16B7" w:rsidP="008D3E22">
      <w:pPr>
        <w:pStyle w:val="a4"/>
        <w:spacing w:after="120"/>
        <w:rPr>
          <w:rFonts w:ascii="Times New Roman" w:hAnsi="Times New Roman" w:cs="Times New Roman"/>
          <w:sz w:val="24"/>
          <w:szCs w:val="24"/>
        </w:rPr>
      </w:pPr>
      <w:r w:rsidRPr="00CB46C3">
        <w:rPr>
          <w:rFonts w:ascii="Times New Roman" w:hAnsi="Times New Roman" w:cs="Times New Roman"/>
          <w:sz w:val="24"/>
          <w:szCs w:val="24"/>
        </w:rPr>
        <w:t xml:space="preserve"> </w:t>
      </w:r>
      <w:r w:rsidRPr="00CB46C3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Ф.И.О.                                             (подпись заявителя)</w:t>
      </w:r>
    </w:p>
    <w:p w:rsidR="008A16B7" w:rsidRDefault="008A16B7" w:rsidP="008D3E22">
      <w:pPr>
        <w:pStyle w:val="a4"/>
        <w:rPr>
          <w:rFonts w:ascii="Times New Roman" w:hAnsi="Times New Roman" w:cs="Times New Roman"/>
          <w:noProof/>
        </w:rPr>
      </w:pPr>
      <w:r w:rsidRPr="00CB46C3">
        <w:rPr>
          <w:rFonts w:ascii="Times New Roman" w:hAnsi="Times New Roman" w:cs="Times New Roman"/>
        </w:rPr>
        <w:t xml:space="preserve"> </w:t>
      </w:r>
      <w:r w:rsidRPr="00CB46C3">
        <w:rPr>
          <w:rFonts w:ascii="Times New Roman" w:hAnsi="Times New Roman" w:cs="Times New Roman"/>
          <w:noProof/>
        </w:rPr>
        <w:t xml:space="preserve">     «__» ______________ 20__ г.                           М.П.</w:t>
      </w:r>
    </w:p>
    <w:p w:rsidR="008A16B7" w:rsidRPr="00CB46C3" w:rsidRDefault="008A16B7" w:rsidP="00CB46C3"/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  <w:r w:rsidRPr="00691542">
        <w:rPr>
          <w:b/>
          <w:bCs/>
          <w:sz w:val="28"/>
          <w:szCs w:val="28"/>
        </w:rPr>
        <w:t xml:space="preserve">Примерная форма заявления о предоставлении сведений физическим и юридическим лицам о зачислении платежей в консолидированный </w:t>
      </w:r>
    </w:p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  <w:r w:rsidRPr="00691542">
        <w:rPr>
          <w:b/>
          <w:bCs/>
          <w:sz w:val="28"/>
          <w:szCs w:val="28"/>
        </w:rPr>
        <w:t>бюджет Краснодарского края и (или) возврате денежных средств</w:t>
      </w:r>
    </w:p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</w:p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</w:p>
    <w:tbl>
      <w:tblPr>
        <w:tblW w:w="14328" w:type="dxa"/>
        <w:tblInd w:w="-106" w:type="dxa"/>
        <w:tblLook w:val="00A0"/>
      </w:tblPr>
      <w:tblGrid>
        <w:gridCol w:w="14328"/>
      </w:tblGrid>
      <w:tr w:rsidR="008A16B7" w:rsidRPr="00D53108" w:rsidTr="003E0D02">
        <w:trPr>
          <w:trHeight w:val="1327"/>
        </w:trPr>
        <w:tc>
          <w:tcPr>
            <w:tcW w:w="14328" w:type="dxa"/>
          </w:tcPr>
          <w:p w:rsidR="008A16B7" w:rsidRPr="00C93929" w:rsidRDefault="008A16B7" w:rsidP="003E0D02">
            <w:pPr>
              <w:ind w:left="8100" w:right="-4325"/>
            </w:pPr>
            <w:r w:rsidRPr="00C93929">
              <w:t xml:space="preserve">Главе муниципального образования Кавказский район </w:t>
            </w:r>
          </w:p>
          <w:p w:rsidR="008A16B7" w:rsidRPr="00C93929" w:rsidRDefault="008A16B7" w:rsidP="003E0D02">
            <w:pPr>
              <w:ind w:left="8100" w:right="-4325"/>
            </w:pPr>
            <w:r w:rsidRPr="00C93929">
              <w:t>В.Н.Очкаласову</w:t>
            </w:r>
          </w:p>
          <w:p w:rsidR="008A16B7" w:rsidRPr="00691542" w:rsidRDefault="008A16B7" w:rsidP="003E0D02">
            <w:pPr>
              <w:ind w:left="4327" w:right="-4325"/>
              <w:rPr>
                <w:sz w:val="28"/>
                <w:szCs w:val="28"/>
              </w:rPr>
            </w:pPr>
          </w:p>
        </w:tc>
      </w:tr>
    </w:tbl>
    <w:p w:rsidR="008A16B7" w:rsidRPr="00691542" w:rsidRDefault="008A16B7" w:rsidP="003E0D02">
      <w:pPr>
        <w:jc w:val="center"/>
        <w:rPr>
          <w:sz w:val="28"/>
          <w:szCs w:val="28"/>
        </w:rPr>
      </w:pPr>
    </w:p>
    <w:p w:rsidR="008A16B7" w:rsidRPr="00691542" w:rsidRDefault="008A16B7" w:rsidP="003E0D02">
      <w:pPr>
        <w:jc w:val="center"/>
        <w:rPr>
          <w:sz w:val="28"/>
          <w:szCs w:val="28"/>
        </w:rPr>
      </w:pPr>
      <w:r w:rsidRPr="00691542">
        <w:rPr>
          <w:sz w:val="28"/>
          <w:szCs w:val="28"/>
        </w:rPr>
        <w:t>ЗАЯВЛЕНИЕ</w:t>
      </w:r>
    </w:p>
    <w:p w:rsidR="008A16B7" w:rsidRPr="00691542" w:rsidRDefault="008A16B7" w:rsidP="003E0D02">
      <w:pPr>
        <w:jc w:val="center"/>
        <w:rPr>
          <w:sz w:val="28"/>
          <w:szCs w:val="28"/>
        </w:rPr>
      </w:pPr>
      <w:r w:rsidRPr="00691542">
        <w:rPr>
          <w:sz w:val="28"/>
          <w:szCs w:val="28"/>
        </w:rPr>
        <w:t xml:space="preserve">о предоставлении сведений о зачислении платежей в консолидированный </w:t>
      </w:r>
    </w:p>
    <w:p w:rsidR="008A16B7" w:rsidRPr="00691542" w:rsidRDefault="008A16B7" w:rsidP="003E0D02">
      <w:pPr>
        <w:jc w:val="center"/>
        <w:rPr>
          <w:sz w:val="28"/>
          <w:szCs w:val="28"/>
        </w:rPr>
      </w:pPr>
      <w:r w:rsidRPr="00691542">
        <w:rPr>
          <w:sz w:val="28"/>
          <w:szCs w:val="28"/>
        </w:rPr>
        <w:t>бюджет Краснодарского края и (или) возврате денежных средств</w:t>
      </w:r>
    </w:p>
    <w:p w:rsidR="008A16B7" w:rsidRPr="00691542" w:rsidRDefault="008A16B7" w:rsidP="003E0D02">
      <w:pPr>
        <w:rPr>
          <w:i/>
          <w:iCs/>
        </w:rPr>
      </w:pPr>
      <w:r w:rsidRPr="00691542">
        <w:rPr>
          <w:i/>
          <w:iCs/>
        </w:rPr>
        <w:t>* Заявление заполняется печатными заглавными буквами, одна буква в клетке, слова при заполнении заявления не склоняются по падежам и склонениям.</w:t>
      </w:r>
    </w:p>
    <w:p w:rsidR="008A16B7" w:rsidRPr="00691542" w:rsidRDefault="008A16B7" w:rsidP="003E0D02">
      <w:pPr>
        <w:rPr>
          <w:i/>
          <w:iCs/>
        </w:rPr>
      </w:pPr>
    </w:p>
    <w:p w:rsidR="008A16B7" w:rsidRPr="00691542" w:rsidRDefault="008A16B7" w:rsidP="003E0D02">
      <w:pPr>
        <w:rPr>
          <w:i/>
          <w:iCs/>
        </w:rPr>
      </w:pPr>
      <w:r w:rsidRPr="00691542">
        <w:rPr>
          <w:i/>
          <w:iCs/>
        </w:rPr>
        <w:t xml:space="preserve"> </w:t>
      </w:r>
    </w:p>
    <w:p w:rsidR="008A16B7" w:rsidRPr="00691542" w:rsidRDefault="008A16B7" w:rsidP="003E0D02">
      <w:pPr>
        <w:pStyle w:val="ListParagraph"/>
        <w:widowControl w:val="0"/>
        <w:numPr>
          <w:ilvl w:val="0"/>
          <w:numId w:val="35"/>
        </w:numPr>
        <w:jc w:val="center"/>
        <w:rPr>
          <w:b/>
          <w:bCs/>
          <w:noProof/>
          <w:sz w:val="28"/>
          <w:szCs w:val="28"/>
        </w:rPr>
      </w:pPr>
      <w:r w:rsidRPr="00691542">
        <w:rPr>
          <w:b/>
          <w:bCs/>
          <w:noProof/>
          <w:sz w:val="28"/>
          <w:szCs w:val="28"/>
        </w:rPr>
        <w:t>Заявитель – гражданин</w:t>
      </w:r>
    </w:p>
    <w:p w:rsidR="008A16B7" w:rsidRPr="00691542" w:rsidRDefault="008A16B7" w:rsidP="003E0D02">
      <w:pPr>
        <w:pStyle w:val="ListParagraph"/>
        <w:widowControl w:val="0"/>
        <w:ind w:left="1080"/>
        <w:rPr>
          <w:b/>
          <w:bCs/>
          <w:noProof/>
          <w:sz w:val="28"/>
          <w:szCs w:val="28"/>
          <w:highlight w:val="yellow"/>
        </w:rPr>
      </w:pPr>
    </w:p>
    <w:p w:rsidR="008A16B7" w:rsidRPr="00691542" w:rsidRDefault="008A16B7" w:rsidP="003E0D02">
      <w:pPr>
        <w:pStyle w:val="ListParagraph"/>
        <w:widowControl w:val="0"/>
        <w:ind w:left="1080"/>
        <w:rPr>
          <w:b/>
          <w:bCs/>
          <w:noProof/>
          <w:sz w:val="28"/>
          <w:szCs w:val="28"/>
        </w:rPr>
      </w:pPr>
    </w:p>
    <w:tbl>
      <w:tblPr>
        <w:tblW w:w="15125" w:type="dxa"/>
        <w:tblInd w:w="-106" w:type="dxa"/>
        <w:tblLook w:val="00A0"/>
      </w:tblPr>
      <w:tblGrid>
        <w:gridCol w:w="710"/>
        <w:gridCol w:w="3606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6"/>
        <w:gridCol w:w="326"/>
        <w:gridCol w:w="326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8A16B7" w:rsidRPr="00D53108" w:rsidTr="008400A9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</w:t>
            </w:r>
          </w:p>
        </w:tc>
        <w:tc>
          <w:tcPr>
            <w:tcW w:w="14415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Реквизиты заявителя - гражданина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1.1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Фамилия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1.2.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Имя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1.3.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Отчество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</w:t>
            </w:r>
          </w:p>
        </w:tc>
        <w:tc>
          <w:tcPr>
            <w:tcW w:w="14415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Адрес проживания: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2.1.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субъект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2.2.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район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2.3.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город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3.4.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населенный пункт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2.5.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дом №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749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2.6.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корпус №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749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2.7.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квартира №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749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2.8.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контактный телефон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</w:t>
            </w:r>
          </w:p>
        </w:tc>
        <w:tc>
          <w:tcPr>
            <w:tcW w:w="14415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Документ, удостоверяющий личность заявителя - гражданина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3.1.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3.2.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749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3.3.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219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3.4.</w:t>
            </w:r>
          </w:p>
        </w:tc>
        <w:tc>
          <w:tcPr>
            <w:tcW w:w="3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 выдавшего документ 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3.5.</w:t>
            </w:r>
          </w:p>
        </w:tc>
        <w:tc>
          <w:tcPr>
            <w:tcW w:w="3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6916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</w:tbl>
    <w:p w:rsidR="008A16B7" w:rsidRPr="00691542" w:rsidRDefault="008A16B7" w:rsidP="003E0D02">
      <w:pPr>
        <w:widowControl w:val="0"/>
        <w:rPr>
          <w:sz w:val="28"/>
          <w:szCs w:val="28"/>
        </w:rPr>
      </w:pPr>
    </w:p>
    <w:p w:rsidR="008A16B7" w:rsidRPr="00691542" w:rsidRDefault="008A16B7" w:rsidP="003E0D02"/>
    <w:p w:rsidR="008A16B7" w:rsidRPr="00691542" w:rsidRDefault="008A16B7" w:rsidP="003E0D02">
      <w:pPr>
        <w:pStyle w:val="ListParagraph"/>
        <w:numPr>
          <w:ilvl w:val="0"/>
          <w:numId w:val="35"/>
        </w:numPr>
        <w:jc w:val="center"/>
        <w:rPr>
          <w:b/>
          <w:bCs/>
          <w:sz w:val="28"/>
          <w:szCs w:val="28"/>
        </w:rPr>
      </w:pPr>
      <w:r w:rsidRPr="00691542">
        <w:rPr>
          <w:b/>
          <w:bCs/>
          <w:sz w:val="28"/>
          <w:szCs w:val="28"/>
        </w:rPr>
        <w:t>Представитель физического лица</w:t>
      </w:r>
    </w:p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</w:p>
    <w:tbl>
      <w:tblPr>
        <w:tblW w:w="152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3530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6"/>
        <w:gridCol w:w="326"/>
        <w:gridCol w:w="326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8A16B7" w:rsidRPr="00D53108" w:rsidTr="008400A9">
        <w:trPr>
          <w:trHeight w:val="300"/>
        </w:trPr>
        <w:tc>
          <w:tcPr>
            <w:tcW w:w="723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№п/п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Наименование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Реквизиты представителя физического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1.1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Фамилия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1.2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Имя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1.3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Отчество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Адрес проживания представителя физического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2.1.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субъект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2.2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район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2.3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город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2.4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населенный пункт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2.5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дом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2.6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корпус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2.7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квартира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2.8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контактный телефон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Документ, удостоверяющий личность представителя физического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3.1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108" w:type="dxa"/>
            <w:gridSpan w:val="33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3.2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921" w:type="dxa"/>
            <w:gridSpan w:val="3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3.3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 w:val="restart"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3.4</w:t>
            </w:r>
          </w:p>
        </w:tc>
        <w:tc>
          <w:tcPr>
            <w:tcW w:w="3530" w:type="dxa"/>
            <w:vMerge w:val="restart"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 выдавшего документ 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3.5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Реквизиты физического лица, интересы которого представляет представитель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4.1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Фамилия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4.2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Имя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4.3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Отчество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Адрес физического лица, интересы которого представляет представитель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5.1.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субъект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5.2.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район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5.3.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город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5.4.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населенный пункт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5.5.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дом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5.6.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корпус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5.7.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квартира №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Реквизиты документа физического лица, интересы которого представляет представитель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6.1.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108" w:type="dxa"/>
            <w:gridSpan w:val="33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6.2.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921" w:type="dxa"/>
            <w:gridSpan w:val="3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6.3.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 w:val="restart"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6.4.</w:t>
            </w:r>
          </w:p>
        </w:tc>
        <w:tc>
          <w:tcPr>
            <w:tcW w:w="3530" w:type="dxa"/>
            <w:vMerge w:val="restart"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 выдавшего документ 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6.5.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</w:t>
            </w:r>
          </w:p>
        </w:tc>
        <w:tc>
          <w:tcPr>
            <w:tcW w:w="14535" w:type="dxa"/>
            <w:gridSpan w:val="41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Документ, удостоверяющий полномочия представителя физического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7.1.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108" w:type="dxa"/>
            <w:gridSpan w:val="33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7.2.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921" w:type="dxa"/>
            <w:gridSpan w:val="3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7.3.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9379" w:type="dxa"/>
            <w:gridSpan w:val="34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 w:val="restart"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7.4.</w:t>
            </w:r>
          </w:p>
        </w:tc>
        <w:tc>
          <w:tcPr>
            <w:tcW w:w="3530" w:type="dxa"/>
            <w:vMerge w:val="restart"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органа, организации, учреждения, лица выдавшего документ 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7.5.</w:t>
            </w:r>
          </w:p>
        </w:tc>
        <w:tc>
          <w:tcPr>
            <w:tcW w:w="3530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  <w:vAlign w:val="bottom"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71" w:type="dxa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7046" w:type="dxa"/>
            <w:gridSpan w:val="26"/>
            <w:noWrap/>
            <w:vAlign w:val="bottom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</w:tbl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</w:p>
    <w:p w:rsidR="008A16B7" w:rsidRPr="00691542" w:rsidRDefault="008A16B7" w:rsidP="003E0D02">
      <w:pPr>
        <w:pStyle w:val="ListParagraph"/>
        <w:widowControl w:val="0"/>
        <w:numPr>
          <w:ilvl w:val="0"/>
          <w:numId w:val="35"/>
        </w:numPr>
        <w:jc w:val="center"/>
        <w:rPr>
          <w:b/>
          <w:bCs/>
          <w:noProof/>
          <w:sz w:val="28"/>
          <w:szCs w:val="28"/>
        </w:rPr>
      </w:pPr>
      <w:r w:rsidRPr="00691542">
        <w:rPr>
          <w:b/>
          <w:bCs/>
          <w:noProof/>
          <w:sz w:val="28"/>
          <w:szCs w:val="28"/>
        </w:rPr>
        <w:t>Заявитель - юридическое лицо</w:t>
      </w:r>
    </w:p>
    <w:p w:rsidR="008A16B7" w:rsidRPr="00691542" w:rsidRDefault="008A16B7" w:rsidP="003E0D02">
      <w:pPr>
        <w:pStyle w:val="ListParagraph"/>
        <w:widowControl w:val="0"/>
        <w:ind w:left="1080"/>
        <w:rPr>
          <w:b/>
          <w:bCs/>
          <w:noProof/>
          <w:sz w:val="28"/>
          <w:szCs w:val="28"/>
        </w:rPr>
      </w:pPr>
    </w:p>
    <w:tbl>
      <w:tblPr>
        <w:tblW w:w="152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5"/>
        <w:gridCol w:w="3530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326"/>
        <w:gridCol w:w="326"/>
        <w:gridCol w:w="326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№п/п</w:t>
            </w:r>
          </w:p>
        </w:tc>
        <w:tc>
          <w:tcPr>
            <w:tcW w:w="14535" w:type="dxa"/>
            <w:gridSpan w:val="41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Наименование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</w:t>
            </w:r>
          </w:p>
        </w:tc>
        <w:tc>
          <w:tcPr>
            <w:tcW w:w="14535" w:type="dxa"/>
            <w:gridSpan w:val="41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Реквизиты юридического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1.1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Наименование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1.2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ИНН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1.3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КПП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</w:t>
            </w:r>
          </w:p>
        </w:tc>
        <w:tc>
          <w:tcPr>
            <w:tcW w:w="14535" w:type="dxa"/>
            <w:gridSpan w:val="41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Адрес юридического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2.1.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субъект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2.2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район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2.3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город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2.4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населенный пункт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2.5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дом №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2.6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корпус №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2.7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квартира №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2.8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контактный телефон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</w:t>
            </w:r>
          </w:p>
        </w:tc>
        <w:tc>
          <w:tcPr>
            <w:tcW w:w="14535" w:type="dxa"/>
            <w:gridSpan w:val="41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Документ, удостоверяющий личность представителя юридического лица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3.1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3.2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3.3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 w:val="restart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3.4</w:t>
            </w:r>
          </w:p>
        </w:tc>
        <w:tc>
          <w:tcPr>
            <w:tcW w:w="3530" w:type="dxa"/>
            <w:vMerge w:val="restart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 выдавшего документ 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3.5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7046" w:type="dxa"/>
            <w:gridSpan w:val="26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</w:t>
            </w:r>
          </w:p>
        </w:tc>
        <w:tc>
          <w:tcPr>
            <w:tcW w:w="14535" w:type="dxa"/>
            <w:gridSpan w:val="41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 xml:space="preserve">Документ, удостоверяющий полномочия представителя юридического лица 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4.1.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вид документа (паспорт)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4.2.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серии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4.3.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номер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 w:val="restart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4.4.</w:t>
            </w:r>
          </w:p>
        </w:tc>
        <w:tc>
          <w:tcPr>
            <w:tcW w:w="3530" w:type="dxa"/>
            <w:vMerge w:val="restart"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 xml:space="preserve">наименование органа , организации, учреждения, лица выдавшего документ 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3530" w:type="dxa"/>
            <w:vMerge/>
            <w:vAlign w:val="center"/>
          </w:tcPr>
          <w:p w:rsidR="008A16B7" w:rsidRPr="00691542" w:rsidRDefault="008A16B7" w:rsidP="008400A9">
            <w:pPr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723" w:type="dxa"/>
            <w:noWrap/>
            <w:vAlign w:val="center"/>
          </w:tcPr>
          <w:p w:rsidR="008A16B7" w:rsidRPr="00691542" w:rsidRDefault="008A16B7" w:rsidP="008400A9">
            <w:pPr>
              <w:jc w:val="center"/>
              <w:rPr>
                <w:color w:val="000000"/>
              </w:rPr>
            </w:pPr>
            <w:r w:rsidRPr="00691542">
              <w:rPr>
                <w:color w:val="000000"/>
              </w:rPr>
              <w:t>4.5.</w:t>
            </w:r>
          </w:p>
        </w:tc>
        <w:tc>
          <w:tcPr>
            <w:tcW w:w="3530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дата выдачи документа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326" w:type="dxa"/>
            <w:noWrap/>
          </w:tcPr>
          <w:p w:rsidR="008A16B7" w:rsidRPr="00691542" w:rsidRDefault="008A16B7" w:rsidP="008400A9">
            <w:pPr>
              <w:jc w:val="right"/>
              <w:rPr>
                <w:color w:val="000000"/>
              </w:rPr>
            </w:pPr>
          </w:p>
        </w:tc>
        <w:tc>
          <w:tcPr>
            <w:tcW w:w="271" w:type="dxa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  <w:tc>
          <w:tcPr>
            <w:tcW w:w="7046" w:type="dxa"/>
            <w:gridSpan w:val="26"/>
            <w:noWrap/>
          </w:tcPr>
          <w:p w:rsidR="008A16B7" w:rsidRPr="00691542" w:rsidRDefault="008A16B7" w:rsidP="008400A9">
            <w:pPr>
              <w:rPr>
                <w:color w:val="000000"/>
              </w:rPr>
            </w:pPr>
            <w:r w:rsidRPr="00691542">
              <w:rPr>
                <w:color w:val="000000"/>
              </w:rPr>
              <w:t> </w:t>
            </w:r>
          </w:p>
        </w:tc>
      </w:tr>
    </w:tbl>
    <w:p w:rsidR="008A16B7" w:rsidRPr="00691542" w:rsidRDefault="008A16B7" w:rsidP="003E0D02">
      <w:pPr>
        <w:pStyle w:val="ListParagraph"/>
        <w:widowControl w:val="0"/>
        <w:ind w:left="1080"/>
        <w:rPr>
          <w:b/>
          <w:bCs/>
          <w:noProof/>
          <w:sz w:val="28"/>
          <w:szCs w:val="28"/>
        </w:rPr>
      </w:pPr>
    </w:p>
    <w:p w:rsidR="008A16B7" w:rsidRPr="00691542" w:rsidRDefault="008A16B7" w:rsidP="003E0D02">
      <w:pPr>
        <w:jc w:val="center"/>
        <w:rPr>
          <w:b/>
          <w:bCs/>
          <w:sz w:val="28"/>
          <w:szCs w:val="28"/>
        </w:rPr>
      </w:pPr>
      <w:r w:rsidRPr="00691542">
        <w:rPr>
          <w:b/>
          <w:bCs/>
          <w:sz w:val="28"/>
          <w:szCs w:val="28"/>
          <w:lang w:val="en-US"/>
        </w:rPr>
        <w:t>IV</w:t>
      </w:r>
      <w:r w:rsidRPr="00691542">
        <w:rPr>
          <w:b/>
          <w:bCs/>
          <w:sz w:val="28"/>
          <w:szCs w:val="28"/>
        </w:rPr>
        <w:t xml:space="preserve">.Выписка </w:t>
      </w:r>
    </w:p>
    <w:p w:rsidR="008A16B7" w:rsidRPr="00691542" w:rsidRDefault="008A16B7" w:rsidP="003E0D02">
      <w:pPr>
        <w:ind w:right="-710"/>
        <w:rPr>
          <w:b/>
          <w:bCs/>
          <w:sz w:val="28"/>
          <w:szCs w:val="28"/>
        </w:rPr>
      </w:pPr>
    </w:p>
    <w:tbl>
      <w:tblPr>
        <w:tblW w:w="152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0"/>
        <w:gridCol w:w="364"/>
        <w:gridCol w:w="365"/>
        <w:gridCol w:w="365"/>
        <w:gridCol w:w="366"/>
        <w:gridCol w:w="365"/>
        <w:gridCol w:w="365"/>
        <w:gridCol w:w="365"/>
        <w:gridCol w:w="365"/>
        <w:gridCol w:w="366"/>
        <w:gridCol w:w="203"/>
        <w:gridCol w:w="162"/>
        <w:gridCol w:w="115"/>
        <w:gridCol w:w="250"/>
        <w:gridCol w:w="27"/>
        <w:gridCol w:w="278"/>
        <w:gridCol w:w="60"/>
        <w:gridCol w:w="218"/>
        <w:gridCol w:w="147"/>
        <w:gridCol w:w="131"/>
        <w:gridCol w:w="235"/>
        <w:gridCol w:w="43"/>
        <w:gridCol w:w="278"/>
        <w:gridCol w:w="44"/>
        <w:gridCol w:w="234"/>
        <w:gridCol w:w="131"/>
        <w:gridCol w:w="147"/>
        <w:gridCol w:w="218"/>
        <w:gridCol w:w="60"/>
        <w:gridCol w:w="278"/>
        <w:gridCol w:w="27"/>
        <w:gridCol w:w="251"/>
        <w:gridCol w:w="115"/>
        <w:gridCol w:w="163"/>
        <w:gridCol w:w="202"/>
        <w:gridCol w:w="76"/>
        <w:gridCol w:w="278"/>
        <w:gridCol w:w="11"/>
        <w:gridCol w:w="267"/>
        <w:gridCol w:w="98"/>
        <w:gridCol w:w="180"/>
        <w:gridCol w:w="185"/>
        <w:gridCol w:w="93"/>
        <w:gridCol w:w="272"/>
        <w:gridCol w:w="6"/>
        <w:gridCol w:w="278"/>
        <w:gridCol w:w="82"/>
        <w:gridCol w:w="196"/>
        <w:gridCol w:w="169"/>
        <w:gridCol w:w="109"/>
        <w:gridCol w:w="256"/>
        <w:gridCol w:w="22"/>
        <w:gridCol w:w="278"/>
        <w:gridCol w:w="65"/>
        <w:gridCol w:w="213"/>
        <w:gridCol w:w="152"/>
        <w:gridCol w:w="126"/>
        <w:gridCol w:w="240"/>
        <w:gridCol w:w="38"/>
        <w:gridCol w:w="278"/>
        <w:gridCol w:w="49"/>
        <w:gridCol w:w="229"/>
        <w:gridCol w:w="136"/>
        <w:gridCol w:w="142"/>
        <w:gridCol w:w="223"/>
        <w:gridCol w:w="55"/>
        <w:gridCol w:w="278"/>
        <w:gridCol w:w="32"/>
        <w:gridCol w:w="246"/>
        <w:gridCol w:w="120"/>
        <w:gridCol w:w="158"/>
        <w:gridCol w:w="207"/>
        <w:gridCol w:w="71"/>
        <w:gridCol w:w="278"/>
        <w:gridCol w:w="16"/>
        <w:gridCol w:w="262"/>
        <w:gridCol w:w="103"/>
        <w:gridCol w:w="175"/>
        <w:gridCol w:w="190"/>
        <w:gridCol w:w="88"/>
        <w:gridCol w:w="278"/>
      </w:tblGrid>
      <w:tr w:rsidR="008A16B7" w:rsidRPr="00D53108" w:rsidTr="008400A9">
        <w:trPr>
          <w:trHeight w:val="300"/>
        </w:trPr>
        <w:tc>
          <w:tcPr>
            <w:tcW w:w="600" w:type="dxa"/>
            <w:vMerge w:val="restart"/>
            <w:noWrap/>
          </w:tcPr>
          <w:p w:rsidR="008A16B7" w:rsidRPr="00D53108" w:rsidRDefault="008A16B7" w:rsidP="008400A9">
            <w:pPr>
              <w:ind w:right="-16"/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489" w:type="dxa"/>
            <w:gridSpan w:val="10"/>
            <w:vMerge w:val="restart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 xml:space="preserve">вид выписки </w:t>
            </w:r>
          </w:p>
        </w:tc>
        <w:tc>
          <w:tcPr>
            <w:tcW w:w="1944" w:type="dxa"/>
            <w:gridSpan w:val="1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зачисление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96" w:type="dxa"/>
            <w:gridSpan w:val="56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vMerge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89" w:type="dxa"/>
            <w:gridSpan w:val="10"/>
            <w:vMerge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44" w:type="dxa"/>
            <w:gridSpan w:val="1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списание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96" w:type="dxa"/>
            <w:gridSpan w:val="56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615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607" w:type="dxa"/>
            <w:gridSpan w:val="80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 xml:space="preserve">Реквизиты платежных документов (по идентичным реквизитам плательщика и получателя в рамках одного заявления возможно проверить не более 20 платежных документов): 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 xml:space="preserve">наименование плательщика 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КПП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наименование банка плательщика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БИК банка плательщика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счет плательщика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ИНН получателя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КПП получателя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наименование получателя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счет получателя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3489" w:type="dxa"/>
            <w:gridSpan w:val="1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ОКАТО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2.13</w:t>
            </w:r>
          </w:p>
        </w:tc>
        <w:tc>
          <w:tcPr>
            <w:tcW w:w="8491" w:type="dxa"/>
            <w:gridSpan w:val="4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Наименование, номер и дата документа, являющегося основанием для платежа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gridSpan w:val="2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ind w:left="-142" w:right="-95"/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607" w:type="dxa"/>
            <w:gridSpan w:val="80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Номера, даты и суммы платежных документов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vMerge w:val="restart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gridSpan w:val="7"/>
            <w:vMerge w:val="restart"/>
            <w:vAlign w:val="center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Номер платежного поручения</w:t>
            </w:r>
          </w:p>
        </w:tc>
        <w:tc>
          <w:tcPr>
            <w:tcW w:w="2191" w:type="dxa"/>
            <w:gridSpan w:val="11"/>
            <w:vMerge w:val="restart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день, месяц, год составления платежного поручения</w:t>
            </w:r>
          </w:p>
        </w:tc>
        <w:tc>
          <w:tcPr>
            <w:tcW w:w="3652" w:type="dxa"/>
            <w:gridSpan w:val="2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Сумма платежного документа</w:t>
            </w:r>
          </w:p>
        </w:tc>
        <w:tc>
          <w:tcPr>
            <w:tcW w:w="2557" w:type="dxa"/>
            <w:gridSpan w:val="16"/>
            <w:vMerge w:val="restart"/>
            <w:vAlign w:val="center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Номер квитанции банка</w:t>
            </w:r>
          </w:p>
        </w:tc>
        <w:tc>
          <w:tcPr>
            <w:tcW w:w="3652" w:type="dxa"/>
            <w:gridSpan w:val="23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Сумма квитанции</w:t>
            </w:r>
          </w:p>
        </w:tc>
      </w:tr>
      <w:tr w:rsidR="008A16B7" w:rsidRPr="00D53108" w:rsidTr="008400A9">
        <w:trPr>
          <w:trHeight w:val="300"/>
        </w:trPr>
        <w:tc>
          <w:tcPr>
            <w:tcW w:w="600" w:type="dxa"/>
            <w:vMerge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gridSpan w:val="7"/>
            <w:vMerge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1" w:type="dxa"/>
            <w:gridSpan w:val="11"/>
            <w:vMerge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2" w:type="dxa"/>
            <w:gridSpan w:val="19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30" w:type="dxa"/>
            <w:gridSpan w:val="4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Коп.</w:t>
            </w:r>
          </w:p>
        </w:tc>
        <w:tc>
          <w:tcPr>
            <w:tcW w:w="2557" w:type="dxa"/>
            <w:gridSpan w:val="16"/>
            <w:vMerge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21" w:type="dxa"/>
            <w:gridSpan w:val="19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731" w:type="dxa"/>
            <w:gridSpan w:val="4"/>
          </w:tcPr>
          <w:p w:rsidR="008A16B7" w:rsidRPr="00D53108" w:rsidRDefault="008A16B7" w:rsidP="008400A9">
            <w:pPr>
              <w:jc w:val="center"/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Коп.</w:t>
            </w: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  <w:r w:rsidRPr="00D53108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  <w:tr w:rsidR="008A16B7" w:rsidRPr="00D53108" w:rsidTr="008400A9">
        <w:tblPrEx>
          <w:tblInd w:w="0" w:type="nil"/>
        </w:tblPrEx>
        <w:trPr>
          <w:trHeight w:val="300"/>
        </w:trPr>
        <w:tc>
          <w:tcPr>
            <w:tcW w:w="600" w:type="dxa"/>
            <w:noWrap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3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6" w:type="dxa"/>
            <w:gridSpan w:val="2"/>
          </w:tcPr>
          <w:p w:rsidR="008A16B7" w:rsidRPr="00D53108" w:rsidRDefault="008A16B7" w:rsidP="008400A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6B7" w:rsidRPr="00691542" w:rsidRDefault="008A16B7" w:rsidP="003E0D02">
      <w:pPr>
        <w:ind w:left="-426" w:right="-710"/>
        <w:rPr>
          <w:b/>
          <w:bCs/>
          <w:sz w:val="28"/>
          <w:szCs w:val="28"/>
        </w:rPr>
      </w:pPr>
    </w:p>
    <w:p w:rsidR="008A16B7" w:rsidRPr="00691542" w:rsidRDefault="008A16B7" w:rsidP="003E0D02">
      <w:pPr>
        <w:ind w:firstLine="709"/>
        <w:rPr>
          <w:sz w:val="20"/>
          <w:szCs w:val="20"/>
        </w:rPr>
      </w:pPr>
      <w:r w:rsidRPr="00691542">
        <w:rPr>
          <w:sz w:val="28"/>
          <w:szCs w:val="28"/>
        </w:rPr>
        <w:t xml:space="preserve">Выписка необходима _________________________________________________ </w:t>
      </w:r>
    </w:p>
    <w:p w:rsidR="008A16B7" w:rsidRPr="00691542" w:rsidRDefault="008A16B7" w:rsidP="003E0D02">
      <w:pPr>
        <w:jc w:val="both"/>
        <w:rPr>
          <w:sz w:val="20"/>
          <w:szCs w:val="20"/>
        </w:rPr>
      </w:pPr>
    </w:p>
    <w:p w:rsidR="008A16B7" w:rsidRPr="00691542" w:rsidRDefault="008A16B7" w:rsidP="003E0D02">
      <w:pPr>
        <w:jc w:val="both"/>
        <w:rPr>
          <w:sz w:val="28"/>
          <w:szCs w:val="28"/>
        </w:rPr>
      </w:pPr>
      <w:r w:rsidRPr="00691542">
        <w:rPr>
          <w:sz w:val="28"/>
          <w:szCs w:val="28"/>
        </w:rPr>
        <w:t>Приложение: на _____ л., в _____ экз.</w:t>
      </w:r>
    </w:p>
    <w:p w:rsidR="008A16B7" w:rsidRPr="00691542" w:rsidRDefault="008A16B7" w:rsidP="003E0D02">
      <w:pPr>
        <w:jc w:val="both"/>
        <w:rPr>
          <w:sz w:val="20"/>
          <w:szCs w:val="20"/>
        </w:rPr>
      </w:pPr>
    </w:p>
    <w:p w:rsidR="008A16B7" w:rsidRPr="00691542" w:rsidRDefault="008A16B7" w:rsidP="003E0D02">
      <w:pPr>
        <w:widowControl w:val="0"/>
        <w:jc w:val="both"/>
        <w:rPr>
          <w:sz w:val="28"/>
          <w:szCs w:val="28"/>
        </w:rPr>
      </w:pPr>
      <w:r w:rsidRPr="00691542">
        <w:rPr>
          <w:sz w:val="28"/>
          <w:szCs w:val="28"/>
        </w:rPr>
        <w:t xml:space="preserve"> </w:t>
      </w:r>
      <w:r w:rsidRPr="00691542">
        <w:rPr>
          <w:noProof/>
          <w:sz w:val="28"/>
          <w:szCs w:val="28"/>
        </w:rPr>
        <w:t xml:space="preserve">     ____________________________________ (_____________________)</w:t>
      </w:r>
    </w:p>
    <w:p w:rsidR="008A16B7" w:rsidRPr="00691542" w:rsidRDefault="008A16B7" w:rsidP="003E0D02">
      <w:pPr>
        <w:widowControl w:val="0"/>
        <w:spacing w:after="120"/>
        <w:jc w:val="both"/>
        <w:rPr>
          <w:sz w:val="24"/>
          <w:szCs w:val="24"/>
        </w:rPr>
      </w:pPr>
      <w:r w:rsidRPr="00691542">
        <w:rPr>
          <w:sz w:val="24"/>
          <w:szCs w:val="24"/>
        </w:rPr>
        <w:t xml:space="preserve"> </w:t>
      </w:r>
      <w:r w:rsidRPr="00691542">
        <w:rPr>
          <w:noProof/>
          <w:sz w:val="24"/>
          <w:szCs w:val="24"/>
        </w:rPr>
        <w:t xml:space="preserve">                                      Ф.И.О.                                                     (подпись заявителя)</w:t>
      </w:r>
    </w:p>
    <w:p w:rsidR="008A16B7" w:rsidRPr="00691542" w:rsidRDefault="008A16B7" w:rsidP="003E0D02">
      <w:pPr>
        <w:widowControl w:val="0"/>
        <w:jc w:val="both"/>
        <w:rPr>
          <w:sz w:val="28"/>
          <w:szCs w:val="28"/>
        </w:rPr>
      </w:pPr>
      <w:r w:rsidRPr="00691542">
        <w:rPr>
          <w:sz w:val="28"/>
          <w:szCs w:val="28"/>
        </w:rPr>
        <w:t xml:space="preserve"> </w:t>
      </w:r>
      <w:r w:rsidRPr="00691542">
        <w:rPr>
          <w:noProof/>
          <w:sz w:val="28"/>
          <w:szCs w:val="28"/>
        </w:rPr>
        <w:t xml:space="preserve">     «__» ______________ 20__ г.                           М.П.</w:t>
      </w:r>
    </w:p>
    <w:p w:rsidR="008A16B7" w:rsidRDefault="008A16B7" w:rsidP="003E0D02"/>
    <w:p w:rsidR="008A16B7" w:rsidRDefault="008A16B7" w:rsidP="008D3E22">
      <w:pPr>
        <w:shd w:val="clear" w:color="auto" w:fill="FFFFFF"/>
        <w:tabs>
          <w:tab w:val="left" w:pos="1701"/>
        </w:tabs>
        <w:ind w:firstLine="851"/>
        <w:rPr>
          <w:spacing w:val="-3"/>
          <w:sz w:val="28"/>
          <w:szCs w:val="28"/>
        </w:rPr>
      </w:pPr>
    </w:p>
    <w:sectPr w:rsidR="008A16B7" w:rsidSect="00CB46C3">
      <w:headerReference w:type="default" r:id="rId7"/>
      <w:pgSz w:w="16840" w:h="11907" w:orient="landscape" w:code="9"/>
      <w:pgMar w:top="1134" w:right="624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B7" w:rsidRDefault="008A16B7" w:rsidP="008D3E22">
      <w:r>
        <w:separator/>
      </w:r>
    </w:p>
  </w:endnote>
  <w:endnote w:type="continuationSeparator" w:id="0">
    <w:p w:rsidR="008A16B7" w:rsidRDefault="008A16B7" w:rsidP="008D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B7" w:rsidRDefault="008A16B7" w:rsidP="008D3E22">
      <w:r>
        <w:separator/>
      </w:r>
    </w:p>
  </w:footnote>
  <w:footnote w:type="continuationSeparator" w:id="0">
    <w:p w:rsidR="008A16B7" w:rsidRDefault="008A16B7" w:rsidP="008D3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6B7" w:rsidRDefault="008A16B7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8A16B7" w:rsidRDefault="008A16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1E548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20078CC"/>
    <w:multiLevelType w:val="multilevel"/>
    <w:tmpl w:val="F3B279FC"/>
    <w:lvl w:ilvl="0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>
    <w:nsid w:val="05506AC8"/>
    <w:multiLevelType w:val="hybridMultilevel"/>
    <w:tmpl w:val="87DEDE96"/>
    <w:lvl w:ilvl="0" w:tplc="FBA458EC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1" w:tplc="FBA458E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4">
    <w:nsid w:val="0A00524C"/>
    <w:multiLevelType w:val="hybridMultilevel"/>
    <w:tmpl w:val="B31A9A2A"/>
    <w:lvl w:ilvl="0" w:tplc="0A407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C5BE6"/>
    <w:multiLevelType w:val="multilevel"/>
    <w:tmpl w:val="87705436"/>
    <w:lvl w:ilvl="0">
      <w:start w:val="1"/>
      <w:numFmt w:val="decimal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BBD0869"/>
    <w:multiLevelType w:val="hybridMultilevel"/>
    <w:tmpl w:val="4D4A9860"/>
    <w:lvl w:ilvl="0" w:tplc="3F38CCF0">
      <w:start w:val="1"/>
      <w:numFmt w:val="bullet"/>
      <w:pStyle w:val="lstm"/>
      <w:lvlText w:val=""/>
      <w:lvlJc w:val="left"/>
      <w:pPr>
        <w:tabs>
          <w:tab w:val="num" w:pos="1090"/>
        </w:tabs>
        <w:ind w:left="1090" w:hanging="38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cs="Wingdings" w:hint="default"/>
      </w:rPr>
    </w:lvl>
  </w:abstractNum>
  <w:abstractNum w:abstractNumId="7">
    <w:nsid w:val="102A6136"/>
    <w:multiLevelType w:val="multilevel"/>
    <w:tmpl w:val="E1B6C75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8">
    <w:nsid w:val="12404A2A"/>
    <w:multiLevelType w:val="multilevel"/>
    <w:tmpl w:val="3566DD64"/>
    <w:lvl w:ilvl="0">
      <w:start w:val="1"/>
      <w:numFmt w:val="decimal"/>
      <w:lvlText w:val="%1."/>
      <w:lvlJc w:val="left"/>
      <w:pPr>
        <w:ind w:left="1584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9">
    <w:nsid w:val="1C5226F7"/>
    <w:multiLevelType w:val="hybridMultilevel"/>
    <w:tmpl w:val="1DEC3DB0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8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237DA1"/>
    <w:multiLevelType w:val="hybridMultilevel"/>
    <w:tmpl w:val="B19074D2"/>
    <w:lvl w:ilvl="0" w:tplc="FBA458E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1" w:tplc="FBA458E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E3A476A"/>
    <w:multiLevelType w:val="hybridMultilevel"/>
    <w:tmpl w:val="15A49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E5803"/>
    <w:multiLevelType w:val="multilevel"/>
    <w:tmpl w:val="70469776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B318F9"/>
    <w:multiLevelType w:val="hybridMultilevel"/>
    <w:tmpl w:val="B97E8B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F0EE8"/>
    <w:multiLevelType w:val="multilevel"/>
    <w:tmpl w:val="76BC6850"/>
    <w:lvl w:ilvl="0">
      <w:start w:val="1"/>
      <w:numFmt w:val="decimal"/>
      <w:pStyle w:val="lst"/>
      <w:lvlText w:val="%1)"/>
      <w:lvlJc w:val="left"/>
      <w:pPr>
        <w:tabs>
          <w:tab w:val="num" w:pos="766"/>
        </w:tabs>
        <w:ind w:left="-14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>
    <w:nsid w:val="4024746C"/>
    <w:multiLevelType w:val="hybridMultilevel"/>
    <w:tmpl w:val="2E9226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6D0147"/>
    <w:multiLevelType w:val="multilevel"/>
    <w:tmpl w:val="390AB0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4B3506E7"/>
    <w:multiLevelType w:val="multilevel"/>
    <w:tmpl w:val="A83EBCA8"/>
    <w:lvl w:ilvl="0">
      <w:start w:val="3"/>
      <w:numFmt w:val="decimal"/>
      <w:lvlText w:val="%1"/>
      <w:lvlJc w:val="left"/>
      <w:pPr>
        <w:ind w:left="11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6" w:hanging="15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82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8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4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0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6" w:hanging="157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3" w:hanging="1800"/>
      </w:pPr>
      <w:rPr>
        <w:rFonts w:hint="default"/>
      </w:rPr>
    </w:lvl>
  </w:abstractNum>
  <w:abstractNum w:abstractNumId="18">
    <w:nsid w:val="579E1771"/>
    <w:multiLevelType w:val="multilevel"/>
    <w:tmpl w:val="07BCFF1C"/>
    <w:lvl w:ilvl="0">
      <w:start w:val="1"/>
      <w:numFmt w:val="decimal"/>
      <w:lvlText w:val="%1)"/>
      <w:lvlJc w:val="left"/>
      <w:pPr>
        <w:ind w:left="1301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5AE37A5F"/>
    <w:multiLevelType w:val="hybridMultilevel"/>
    <w:tmpl w:val="DACC59B6"/>
    <w:lvl w:ilvl="0" w:tplc="DB9813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E5828A4"/>
    <w:multiLevelType w:val="multilevel"/>
    <w:tmpl w:val="F74015EC"/>
    <w:lvl w:ilvl="0">
      <w:start w:val="1"/>
      <w:numFmt w:val="upperRoman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5E9E2F97"/>
    <w:multiLevelType w:val="hybridMultilevel"/>
    <w:tmpl w:val="2BCA6294"/>
    <w:lvl w:ilvl="0" w:tplc="2F2403DA">
      <w:start w:val="1"/>
      <w:numFmt w:val="decimal"/>
      <w:lvlText w:val="%1."/>
      <w:lvlJc w:val="left"/>
      <w:pPr>
        <w:ind w:left="150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>
      <w:start w:val="1"/>
      <w:numFmt w:val="lowerRoman"/>
      <w:lvlText w:val="%3."/>
      <w:lvlJc w:val="right"/>
      <w:pPr>
        <w:ind w:left="2357" w:hanging="180"/>
      </w:pPr>
    </w:lvl>
    <w:lvl w:ilvl="3" w:tplc="0419000F">
      <w:start w:val="1"/>
      <w:numFmt w:val="decimal"/>
      <w:lvlText w:val="%4."/>
      <w:lvlJc w:val="left"/>
      <w:pPr>
        <w:ind w:left="3077" w:hanging="360"/>
      </w:pPr>
    </w:lvl>
    <w:lvl w:ilvl="4" w:tplc="04190019">
      <w:start w:val="1"/>
      <w:numFmt w:val="lowerLetter"/>
      <w:lvlText w:val="%5."/>
      <w:lvlJc w:val="left"/>
      <w:pPr>
        <w:ind w:left="3797" w:hanging="360"/>
      </w:pPr>
    </w:lvl>
    <w:lvl w:ilvl="5" w:tplc="0419001B">
      <w:start w:val="1"/>
      <w:numFmt w:val="lowerRoman"/>
      <w:lvlText w:val="%6."/>
      <w:lvlJc w:val="right"/>
      <w:pPr>
        <w:ind w:left="4517" w:hanging="180"/>
      </w:pPr>
    </w:lvl>
    <w:lvl w:ilvl="6" w:tplc="0419000F">
      <w:start w:val="1"/>
      <w:numFmt w:val="decimal"/>
      <w:lvlText w:val="%7."/>
      <w:lvlJc w:val="left"/>
      <w:pPr>
        <w:ind w:left="5237" w:hanging="360"/>
      </w:pPr>
    </w:lvl>
    <w:lvl w:ilvl="7" w:tplc="04190019">
      <w:start w:val="1"/>
      <w:numFmt w:val="lowerLetter"/>
      <w:lvlText w:val="%8."/>
      <w:lvlJc w:val="left"/>
      <w:pPr>
        <w:ind w:left="5957" w:hanging="360"/>
      </w:pPr>
    </w:lvl>
    <w:lvl w:ilvl="8" w:tplc="0419001B">
      <w:start w:val="1"/>
      <w:numFmt w:val="lowerRoman"/>
      <w:lvlText w:val="%9."/>
      <w:lvlJc w:val="right"/>
      <w:pPr>
        <w:ind w:left="6677" w:hanging="180"/>
      </w:pPr>
    </w:lvl>
  </w:abstractNum>
  <w:abstractNum w:abstractNumId="22">
    <w:nsid w:val="623E20D2"/>
    <w:multiLevelType w:val="multilevel"/>
    <w:tmpl w:val="537E5B44"/>
    <w:lvl w:ilvl="0">
      <w:start w:val="5"/>
      <w:numFmt w:val="decimal"/>
      <w:lvlText w:val="%1."/>
      <w:lvlJc w:val="left"/>
      <w:pPr>
        <w:tabs>
          <w:tab w:val="num" w:pos="851"/>
        </w:tabs>
        <w:ind w:firstLine="851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907"/>
        </w:tabs>
        <w:ind w:firstLine="851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firstLine="851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Text w:val="%4.%3.%2.%1."/>
      <w:lvlJc w:val="left"/>
      <w:pPr>
        <w:tabs>
          <w:tab w:val="num" w:pos="0"/>
        </w:tabs>
        <w:ind w:firstLine="851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552"/>
        </w:tabs>
        <w:ind w:left="2552"/>
      </w:pPr>
      <w:rPr>
        <w:rFonts w:ascii="Symbol" w:hAnsi="Symbol" w:cs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62552D7D"/>
    <w:multiLevelType w:val="hybridMultilevel"/>
    <w:tmpl w:val="82289A54"/>
    <w:lvl w:ilvl="0" w:tplc="04190011">
      <w:start w:val="1"/>
      <w:numFmt w:val="decimal"/>
      <w:lvlText w:val="%1)"/>
      <w:lvlJc w:val="left"/>
      <w:pPr>
        <w:tabs>
          <w:tab w:val="num" w:pos="1287"/>
        </w:tabs>
        <w:ind w:left="1287" w:hanging="38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36A26AD"/>
    <w:multiLevelType w:val="hybridMultilevel"/>
    <w:tmpl w:val="DF16E408"/>
    <w:lvl w:ilvl="0" w:tplc="83C000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6CF11F30"/>
    <w:multiLevelType w:val="multilevel"/>
    <w:tmpl w:val="29CCCEB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6">
    <w:nsid w:val="79FD27FC"/>
    <w:multiLevelType w:val="multilevel"/>
    <w:tmpl w:val="935802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7">
    <w:nsid w:val="7B9148E7"/>
    <w:multiLevelType w:val="multilevel"/>
    <w:tmpl w:val="0ED08BCC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40"/>
        </w:tabs>
        <w:ind w:left="11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28">
    <w:nsid w:val="7D4E7A69"/>
    <w:multiLevelType w:val="hybridMultilevel"/>
    <w:tmpl w:val="78DE5934"/>
    <w:lvl w:ilvl="0" w:tplc="9CEA5C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  <w:lvlOverride w:ilvl="0">
      <w:lvl w:ilvl="0">
        <w:start w:val="1"/>
        <w:numFmt w:val="decimal"/>
        <w:pStyle w:val="Heading3"/>
        <w:lvlText w:val="%1."/>
        <w:lvlJc w:val="left"/>
        <w:pPr>
          <w:tabs>
            <w:tab w:val="num" w:pos="851"/>
          </w:tabs>
        </w:pPr>
        <w:rPr>
          <w:rFonts w:hint="default"/>
          <w:color w:val="000000"/>
        </w:rPr>
      </w:lvl>
    </w:lvlOverride>
    <w:lvlOverride w:ilvl="1">
      <w:lvl w:ilvl="1">
        <w:start w:val="1"/>
        <w:numFmt w:val="decimal"/>
        <w:pStyle w:val="subpunct"/>
        <w:lvlText w:val="%1.%2."/>
        <w:lvlJc w:val="left"/>
        <w:pPr>
          <w:tabs>
            <w:tab w:val="num" w:pos="851"/>
          </w:tabs>
        </w:pPr>
        <w:rPr>
          <w:rFonts w:hint="default"/>
          <w:color w:val="00000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3">
    <w:abstractNumId w:val="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5"/>
  </w:num>
  <w:num w:numId="9">
    <w:abstractNumId w:val="9"/>
  </w:num>
  <w:num w:numId="10">
    <w:abstractNumId w:val="23"/>
  </w:num>
  <w:num w:numId="11">
    <w:abstractNumId w:val="16"/>
  </w:num>
  <w:num w:numId="12">
    <w:abstractNumId w:val="18"/>
  </w:num>
  <w:num w:numId="13">
    <w:abstractNumId w:val="12"/>
  </w:num>
  <w:num w:numId="14">
    <w:abstractNumId w:val="8"/>
  </w:num>
  <w:num w:numId="15">
    <w:abstractNumId w:val="22"/>
  </w:num>
  <w:num w:numId="16">
    <w:abstractNumId w:val="3"/>
  </w:num>
  <w:num w:numId="17">
    <w:abstractNumId w:val="10"/>
  </w:num>
  <w:num w:numId="18">
    <w:abstractNumId w:val="27"/>
  </w:num>
  <w:num w:numId="19">
    <w:abstractNumId w:val="5"/>
    <w:lvlOverride w:ilvl="0">
      <w:lvl w:ilvl="0">
        <w:start w:val="1"/>
        <w:numFmt w:val="decimal"/>
        <w:pStyle w:val="Heading3"/>
        <w:lvlText w:val="%1."/>
        <w:lvlJc w:val="left"/>
        <w:pPr>
          <w:tabs>
            <w:tab w:val="num" w:pos="851"/>
          </w:tabs>
        </w:pPr>
        <w:rPr>
          <w:rFonts w:hint="default"/>
          <w:color w:val="000000"/>
        </w:rPr>
      </w:lvl>
    </w:lvlOverride>
    <w:lvlOverride w:ilvl="1">
      <w:lvl w:ilvl="1">
        <w:start w:val="1"/>
        <w:numFmt w:val="decimal"/>
        <w:pStyle w:val="subpunct"/>
        <w:lvlText w:val="%1.%2."/>
        <w:lvlJc w:val="left"/>
        <w:pPr>
          <w:tabs>
            <w:tab w:val="num" w:pos="851"/>
          </w:tabs>
        </w:pPr>
        <w:rPr>
          <w:rFonts w:hint="default"/>
          <w:color w:val="00000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"/>
  </w:num>
  <w:num w:numId="25">
    <w:abstractNumId w:val="24"/>
  </w:num>
  <w:num w:numId="26">
    <w:abstractNumId w:val="21"/>
  </w:num>
  <w:num w:numId="27">
    <w:abstractNumId w:val="2"/>
  </w:num>
  <w:num w:numId="28">
    <w:abstractNumId w:val="26"/>
  </w:num>
  <w:num w:numId="29">
    <w:abstractNumId w:val="19"/>
  </w:num>
  <w:num w:numId="30">
    <w:abstractNumId w:val="7"/>
  </w:num>
  <w:num w:numId="31">
    <w:abstractNumId w:val="13"/>
  </w:num>
  <w:num w:numId="32">
    <w:abstractNumId w:val="17"/>
  </w:num>
  <w:num w:numId="33">
    <w:abstractNumId w:val="25"/>
  </w:num>
  <w:num w:numId="34">
    <w:abstractNumId w:val="28"/>
  </w:num>
  <w:num w:numId="3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3E22"/>
    <w:rsid w:val="00013711"/>
    <w:rsid w:val="0001473D"/>
    <w:rsid w:val="00022082"/>
    <w:rsid w:val="00023341"/>
    <w:rsid w:val="00026E36"/>
    <w:rsid w:val="000278ED"/>
    <w:rsid w:val="00031566"/>
    <w:rsid w:val="000542EA"/>
    <w:rsid w:val="00055B28"/>
    <w:rsid w:val="00062BF2"/>
    <w:rsid w:val="000663EA"/>
    <w:rsid w:val="00067C36"/>
    <w:rsid w:val="00080569"/>
    <w:rsid w:val="000A2EDB"/>
    <w:rsid w:val="000B2317"/>
    <w:rsid w:val="000B4689"/>
    <w:rsid w:val="000E2A12"/>
    <w:rsid w:val="000F17F1"/>
    <w:rsid w:val="001004BC"/>
    <w:rsid w:val="0013348B"/>
    <w:rsid w:val="00145EE1"/>
    <w:rsid w:val="0015403F"/>
    <w:rsid w:val="00162307"/>
    <w:rsid w:val="00173F69"/>
    <w:rsid w:val="001746DF"/>
    <w:rsid w:val="001901F8"/>
    <w:rsid w:val="00190D5B"/>
    <w:rsid w:val="001A7465"/>
    <w:rsid w:val="001D6F53"/>
    <w:rsid w:val="001E58F4"/>
    <w:rsid w:val="00206737"/>
    <w:rsid w:val="002136D6"/>
    <w:rsid w:val="0021684F"/>
    <w:rsid w:val="00225AA9"/>
    <w:rsid w:val="00231827"/>
    <w:rsid w:val="002413DE"/>
    <w:rsid w:val="002975F3"/>
    <w:rsid w:val="002C7343"/>
    <w:rsid w:val="002D2B8C"/>
    <w:rsid w:val="002F25BC"/>
    <w:rsid w:val="003049A2"/>
    <w:rsid w:val="003131E7"/>
    <w:rsid w:val="003179C8"/>
    <w:rsid w:val="00353CAC"/>
    <w:rsid w:val="003569E7"/>
    <w:rsid w:val="0035741D"/>
    <w:rsid w:val="00386731"/>
    <w:rsid w:val="0039173A"/>
    <w:rsid w:val="003B698B"/>
    <w:rsid w:val="003E0D02"/>
    <w:rsid w:val="0041241C"/>
    <w:rsid w:val="00422733"/>
    <w:rsid w:val="00426979"/>
    <w:rsid w:val="004331B4"/>
    <w:rsid w:val="0044054C"/>
    <w:rsid w:val="00441909"/>
    <w:rsid w:val="004437A1"/>
    <w:rsid w:val="004449CE"/>
    <w:rsid w:val="00456D64"/>
    <w:rsid w:val="004677FA"/>
    <w:rsid w:val="004875E5"/>
    <w:rsid w:val="004949E0"/>
    <w:rsid w:val="004A450B"/>
    <w:rsid w:val="004B0CE6"/>
    <w:rsid w:val="004D6B0B"/>
    <w:rsid w:val="004F6BE4"/>
    <w:rsid w:val="00523CA5"/>
    <w:rsid w:val="00525ADE"/>
    <w:rsid w:val="00527A24"/>
    <w:rsid w:val="00547C1B"/>
    <w:rsid w:val="00550712"/>
    <w:rsid w:val="00554AE9"/>
    <w:rsid w:val="00570FC4"/>
    <w:rsid w:val="00581532"/>
    <w:rsid w:val="005974CD"/>
    <w:rsid w:val="005B0C83"/>
    <w:rsid w:val="005B2875"/>
    <w:rsid w:val="005B2D32"/>
    <w:rsid w:val="005B448F"/>
    <w:rsid w:val="00605D20"/>
    <w:rsid w:val="00615798"/>
    <w:rsid w:val="00645917"/>
    <w:rsid w:val="0064767D"/>
    <w:rsid w:val="0066171C"/>
    <w:rsid w:val="00662DF0"/>
    <w:rsid w:val="00691542"/>
    <w:rsid w:val="006938A6"/>
    <w:rsid w:val="00696D1D"/>
    <w:rsid w:val="006B0BC3"/>
    <w:rsid w:val="006B3026"/>
    <w:rsid w:val="006C73C8"/>
    <w:rsid w:val="006D369B"/>
    <w:rsid w:val="006F17AC"/>
    <w:rsid w:val="00713B04"/>
    <w:rsid w:val="0071782A"/>
    <w:rsid w:val="007329FA"/>
    <w:rsid w:val="00762F31"/>
    <w:rsid w:val="007854EA"/>
    <w:rsid w:val="007C6D08"/>
    <w:rsid w:val="007E3CAC"/>
    <w:rsid w:val="0082025B"/>
    <w:rsid w:val="008303DC"/>
    <w:rsid w:val="00833BC6"/>
    <w:rsid w:val="008400A9"/>
    <w:rsid w:val="00852A2F"/>
    <w:rsid w:val="0088654E"/>
    <w:rsid w:val="008A158C"/>
    <w:rsid w:val="008A16B7"/>
    <w:rsid w:val="008A6F4E"/>
    <w:rsid w:val="008B2DCC"/>
    <w:rsid w:val="008C2701"/>
    <w:rsid w:val="008C4481"/>
    <w:rsid w:val="008D3E22"/>
    <w:rsid w:val="008D594B"/>
    <w:rsid w:val="008F2DA3"/>
    <w:rsid w:val="008F726C"/>
    <w:rsid w:val="00920326"/>
    <w:rsid w:val="00932E54"/>
    <w:rsid w:val="009345B9"/>
    <w:rsid w:val="0096066A"/>
    <w:rsid w:val="009A3F72"/>
    <w:rsid w:val="009B4436"/>
    <w:rsid w:val="009B4B27"/>
    <w:rsid w:val="009D3218"/>
    <w:rsid w:val="00A10DB5"/>
    <w:rsid w:val="00A13457"/>
    <w:rsid w:val="00A17014"/>
    <w:rsid w:val="00A31484"/>
    <w:rsid w:val="00A54082"/>
    <w:rsid w:val="00A6181B"/>
    <w:rsid w:val="00A67250"/>
    <w:rsid w:val="00A72E5F"/>
    <w:rsid w:val="00A923A9"/>
    <w:rsid w:val="00B00FE3"/>
    <w:rsid w:val="00B10BC0"/>
    <w:rsid w:val="00B13999"/>
    <w:rsid w:val="00B40A7E"/>
    <w:rsid w:val="00B4712A"/>
    <w:rsid w:val="00BA013C"/>
    <w:rsid w:val="00BA332C"/>
    <w:rsid w:val="00BA48B7"/>
    <w:rsid w:val="00BB3984"/>
    <w:rsid w:val="00BD7580"/>
    <w:rsid w:val="00C00115"/>
    <w:rsid w:val="00C1121D"/>
    <w:rsid w:val="00C11D40"/>
    <w:rsid w:val="00C12CF5"/>
    <w:rsid w:val="00C32A9B"/>
    <w:rsid w:val="00C374AF"/>
    <w:rsid w:val="00C40F54"/>
    <w:rsid w:val="00C51578"/>
    <w:rsid w:val="00C553B0"/>
    <w:rsid w:val="00C93929"/>
    <w:rsid w:val="00CA50A7"/>
    <w:rsid w:val="00CB46C3"/>
    <w:rsid w:val="00CB5718"/>
    <w:rsid w:val="00CB7115"/>
    <w:rsid w:val="00CC2765"/>
    <w:rsid w:val="00CD0992"/>
    <w:rsid w:val="00CE3AD6"/>
    <w:rsid w:val="00D20C31"/>
    <w:rsid w:val="00D24A20"/>
    <w:rsid w:val="00D36EC5"/>
    <w:rsid w:val="00D43DD5"/>
    <w:rsid w:val="00D46F7F"/>
    <w:rsid w:val="00D53108"/>
    <w:rsid w:val="00D5617A"/>
    <w:rsid w:val="00D5660C"/>
    <w:rsid w:val="00D9708F"/>
    <w:rsid w:val="00DB3A1E"/>
    <w:rsid w:val="00DE0DEE"/>
    <w:rsid w:val="00DE366F"/>
    <w:rsid w:val="00DE469B"/>
    <w:rsid w:val="00E14F56"/>
    <w:rsid w:val="00E15678"/>
    <w:rsid w:val="00E33CBD"/>
    <w:rsid w:val="00E47CEA"/>
    <w:rsid w:val="00E5019F"/>
    <w:rsid w:val="00E61381"/>
    <w:rsid w:val="00E7563E"/>
    <w:rsid w:val="00E823C7"/>
    <w:rsid w:val="00E84953"/>
    <w:rsid w:val="00E86E11"/>
    <w:rsid w:val="00E90F70"/>
    <w:rsid w:val="00EA34F0"/>
    <w:rsid w:val="00EC23ED"/>
    <w:rsid w:val="00EC39EE"/>
    <w:rsid w:val="00F360AE"/>
    <w:rsid w:val="00F36E3D"/>
    <w:rsid w:val="00F42FBA"/>
    <w:rsid w:val="00F43C02"/>
    <w:rsid w:val="00F473C2"/>
    <w:rsid w:val="00F61030"/>
    <w:rsid w:val="00F70BC8"/>
    <w:rsid w:val="00F76A7D"/>
    <w:rsid w:val="00FA5166"/>
    <w:rsid w:val="00FE2934"/>
    <w:rsid w:val="00FF0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3E22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3E22"/>
    <w:pPr>
      <w:numPr>
        <w:numId w:val="1"/>
      </w:numPr>
      <w:spacing w:before="120" w:after="120" w:line="360" w:lineRule="auto"/>
      <w:jc w:val="center"/>
      <w:outlineLvl w:val="0"/>
    </w:pPr>
    <w:rPr>
      <w:b/>
      <w:bCs/>
      <w:color w:val="00000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3E22"/>
    <w:pPr>
      <w:spacing w:before="120" w:after="120" w:line="360" w:lineRule="auto"/>
      <w:jc w:val="center"/>
      <w:outlineLvl w:val="1"/>
    </w:pPr>
    <w:rPr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3E22"/>
    <w:pPr>
      <w:numPr>
        <w:numId w:val="2"/>
      </w:numPr>
      <w:spacing w:before="120" w:after="120" w:line="360" w:lineRule="auto"/>
      <w:ind w:firstLine="709"/>
      <w:jc w:val="both"/>
      <w:outlineLvl w:val="2"/>
    </w:pPr>
    <w:rPr>
      <w:b/>
      <w:bCs/>
      <w:color w:val="00000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3E22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3E22"/>
    <w:pPr>
      <w:spacing w:before="240" w:after="60"/>
      <w:outlineLvl w:val="4"/>
    </w:pPr>
    <w:rPr>
      <w:rFonts w:ascii="Calibri" w:hAnsi="Calibri" w:cs="Calibri"/>
      <w:b/>
      <w:bCs/>
      <w:i/>
      <w:iCs/>
    </w:rPr>
  </w:style>
  <w:style w:type="character" w:default="1" w:styleId="DefaultParagraphFont">
    <w:name w:val="Default Paragraph Font"/>
    <w:link w:val="a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3E22"/>
    <w:rPr>
      <w:rFonts w:ascii="Times New Roman" w:hAnsi="Times New Roman" w:cs="Times New Roman"/>
      <w:b/>
      <w:bCs/>
      <w:color w:val="000000"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D3E22"/>
    <w:rPr>
      <w:rFonts w:ascii="Times New Roman" w:hAnsi="Times New Roman" w:cs="Times New Roman"/>
      <w:b/>
      <w:bCs/>
      <w:sz w:val="26"/>
      <w:szCs w:val="26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D3E22"/>
    <w:rPr>
      <w:rFonts w:ascii="Times New Roman" w:hAnsi="Times New Roman" w:cs="Times New Roman"/>
      <w:b/>
      <w:bCs/>
      <w:color w:val="000000"/>
      <w:sz w:val="26"/>
      <w:szCs w:val="26"/>
      <w:lang w:val="en-US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D3E22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8D3E22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Header">
    <w:name w:val="header"/>
    <w:basedOn w:val="Normal"/>
    <w:link w:val="HeaderChar"/>
    <w:uiPriority w:val="99"/>
    <w:rsid w:val="008D3E2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3E22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D3E2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D3E22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semiHidden/>
    <w:rsid w:val="008D3E22"/>
  </w:style>
  <w:style w:type="paragraph" w:styleId="BalloonText">
    <w:name w:val="Balloon Text"/>
    <w:basedOn w:val="Normal"/>
    <w:link w:val="BalloonTextChar"/>
    <w:uiPriority w:val="99"/>
    <w:semiHidden/>
    <w:rsid w:val="008D3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3E22"/>
    <w:rPr>
      <w:rFonts w:ascii="Tahoma" w:hAnsi="Tahoma" w:cs="Tahoma"/>
      <w:sz w:val="16"/>
      <w:szCs w:val="16"/>
      <w:lang w:eastAsia="ru-RU"/>
    </w:rPr>
  </w:style>
  <w:style w:type="character" w:styleId="CommentReference">
    <w:name w:val="annotation reference"/>
    <w:basedOn w:val="DefaultParagraphFont"/>
    <w:uiPriority w:val="99"/>
    <w:semiHidden/>
    <w:rsid w:val="008D3E22"/>
    <w:rPr>
      <w:sz w:val="16"/>
      <w:szCs w:val="16"/>
    </w:rPr>
  </w:style>
  <w:style w:type="paragraph" w:styleId="TOC1">
    <w:name w:val="toc 1"/>
    <w:basedOn w:val="Normal"/>
    <w:next w:val="Normal"/>
    <w:autoRedefine/>
    <w:uiPriority w:val="99"/>
    <w:semiHidden/>
    <w:rsid w:val="008D3E22"/>
  </w:style>
  <w:style w:type="paragraph" w:styleId="CommentText">
    <w:name w:val="annotation text"/>
    <w:basedOn w:val="Normal"/>
    <w:link w:val="CommentTextChar"/>
    <w:uiPriority w:val="99"/>
    <w:semiHidden/>
    <w:rsid w:val="008D3E22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D3E22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D3E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D3E22"/>
    <w:rPr>
      <w:b/>
      <w:bCs/>
    </w:rPr>
  </w:style>
  <w:style w:type="paragraph" w:customStyle="1" w:styleId="lstm">
    <w:name w:val="lst_m"/>
    <w:basedOn w:val="Normal"/>
    <w:uiPriority w:val="99"/>
    <w:rsid w:val="008D3E22"/>
    <w:pPr>
      <w:numPr>
        <w:numId w:val="3"/>
      </w:numPr>
      <w:spacing w:line="360" w:lineRule="auto"/>
      <w:jc w:val="both"/>
    </w:pPr>
    <w:rPr>
      <w:lang w:val="en-US"/>
    </w:rPr>
  </w:style>
  <w:style w:type="character" w:styleId="Hyperlink">
    <w:name w:val="Hyperlink"/>
    <w:basedOn w:val="DefaultParagraphFont"/>
    <w:uiPriority w:val="99"/>
    <w:rsid w:val="008D3E22"/>
    <w:rPr>
      <w:color w:val="0000FF"/>
      <w:u w:val="single"/>
    </w:rPr>
  </w:style>
  <w:style w:type="paragraph" w:styleId="Caption">
    <w:name w:val="caption"/>
    <w:basedOn w:val="Normal"/>
    <w:next w:val="Normal"/>
    <w:uiPriority w:val="99"/>
    <w:qFormat/>
    <w:rsid w:val="008D3E22"/>
    <w:rPr>
      <w:b/>
      <w:bCs/>
    </w:rPr>
  </w:style>
  <w:style w:type="paragraph" w:customStyle="1" w:styleId="lst">
    <w:name w:val="lst"/>
    <w:basedOn w:val="Normal"/>
    <w:uiPriority w:val="99"/>
    <w:rsid w:val="008D3E22"/>
    <w:pPr>
      <w:numPr>
        <w:numId w:val="4"/>
      </w:numPr>
      <w:spacing w:line="360" w:lineRule="auto"/>
      <w:jc w:val="both"/>
    </w:pPr>
  </w:style>
  <w:style w:type="paragraph" w:styleId="FootnoteText">
    <w:name w:val="footnote text"/>
    <w:basedOn w:val="Normal"/>
    <w:link w:val="FootnoteTextChar"/>
    <w:uiPriority w:val="99"/>
    <w:semiHidden/>
    <w:rsid w:val="008D3E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D3E22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8D3E22"/>
    <w:rPr>
      <w:vertAlign w:val="superscript"/>
    </w:rPr>
  </w:style>
  <w:style w:type="paragraph" w:customStyle="1" w:styleId="1">
    <w:name w:val="Название1"/>
    <w:basedOn w:val="Normal"/>
    <w:uiPriority w:val="99"/>
    <w:rsid w:val="008D3E22"/>
    <w:pPr>
      <w:spacing w:before="1560" w:line="360" w:lineRule="auto"/>
      <w:jc w:val="center"/>
    </w:pPr>
    <w:rPr>
      <w:b/>
      <w:bCs/>
      <w:color w:val="000000"/>
    </w:rPr>
  </w:style>
  <w:style w:type="paragraph" w:customStyle="1" w:styleId="hdr">
    <w:name w:val="hdr"/>
    <w:basedOn w:val="Normal"/>
    <w:uiPriority w:val="99"/>
    <w:rsid w:val="008D3E22"/>
    <w:pPr>
      <w:spacing w:after="120"/>
      <w:ind w:left="5041"/>
      <w:jc w:val="center"/>
    </w:pPr>
  </w:style>
  <w:style w:type="paragraph" w:customStyle="1" w:styleId="punct">
    <w:name w:val="punct"/>
    <w:basedOn w:val="Normal"/>
    <w:uiPriority w:val="99"/>
    <w:rsid w:val="008D3E22"/>
    <w:pPr>
      <w:tabs>
        <w:tab w:val="num" w:pos="851"/>
      </w:tabs>
      <w:spacing w:line="360" w:lineRule="auto"/>
      <w:ind w:firstLine="709"/>
      <w:jc w:val="both"/>
    </w:pPr>
  </w:style>
  <w:style w:type="paragraph" w:customStyle="1" w:styleId="apdx">
    <w:name w:val="apdx"/>
    <w:basedOn w:val="Normal"/>
    <w:next w:val="Normal"/>
    <w:uiPriority w:val="99"/>
    <w:rsid w:val="008D3E22"/>
    <w:pPr>
      <w:jc w:val="right"/>
    </w:pPr>
    <w:rPr>
      <w:b/>
      <w:bCs/>
      <w:color w:val="000000"/>
    </w:rPr>
  </w:style>
  <w:style w:type="paragraph" w:customStyle="1" w:styleId="txt">
    <w:name w:val="txt"/>
    <w:basedOn w:val="Normal"/>
    <w:uiPriority w:val="99"/>
    <w:rsid w:val="008D3E22"/>
    <w:pPr>
      <w:spacing w:line="360" w:lineRule="auto"/>
      <w:ind w:firstLine="709"/>
      <w:jc w:val="both"/>
    </w:pPr>
  </w:style>
  <w:style w:type="paragraph" w:customStyle="1" w:styleId="subpunct">
    <w:name w:val="subpunct"/>
    <w:basedOn w:val="Normal"/>
    <w:uiPriority w:val="99"/>
    <w:rsid w:val="008D3E22"/>
    <w:pPr>
      <w:numPr>
        <w:ilvl w:val="1"/>
        <w:numId w:val="2"/>
      </w:numPr>
      <w:spacing w:line="360" w:lineRule="auto"/>
      <w:jc w:val="both"/>
    </w:pPr>
    <w:rPr>
      <w:lang w:val="en-US"/>
    </w:rPr>
  </w:style>
  <w:style w:type="paragraph" w:customStyle="1" w:styleId="subpuncttxt">
    <w:name w:val="subpunct_txt"/>
    <w:basedOn w:val="Normal"/>
    <w:uiPriority w:val="99"/>
    <w:rsid w:val="008D3E22"/>
    <w:pPr>
      <w:spacing w:line="360" w:lineRule="auto"/>
      <w:ind w:firstLine="709"/>
      <w:jc w:val="both"/>
    </w:pPr>
    <w:rPr>
      <w:color w:val="000000"/>
    </w:rPr>
  </w:style>
  <w:style w:type="paragraph" w:customStyle="1" w:styleId="pril">
    <w:name w:val="pril"/>
    <w:basedOn w:val="Caption"/>
    <w:uiPriority w:val="99"/>
    <w:rsid w:val="008D3E22"/>
    <w:pPr>
      <w:jc w:val="right"/>
    </w:pPr>
    <w:rPr>
      <w:color w:val="000000"/>
    </w:rPr>
  </w:style>
  <w:style w:type="paragraph" w:customStyle="1" w:styleId="mdltitle">
    <w:name w:val="mdl_title"/>
    <w:basedOn w:val="Normal"/>
    <w:uiPriority w:val="99"/>
    <w:rsid w:val="008D3E22"/>
    <w:pPr>
      <w:jc w:val="center"/>
    </w:pPr>
    <w:rPr>
      <w:b/>
      <w:bCs/>
      <w:color w:val="000000"/>
    </w:rPr>
  </w:style>
  <w:style w:type="paragraph" w:customStyle="1" w:styleId="mdl">
    <w:name w:val="mdl"/>
    <w:basedOn w:val="Normal"/>
    <w:uiPriority w:val="99"/>
    <w:rsid w:val="008D3E22"/>
    <w:pPr>
      <w:jc w:val="center"/>
    </w:pPr>
  </w:style>
  <w:style w:type="paragraph" w:customStyle="1" w:styleId="TextBasTxt">
    <w:name w:val="TextBasTxt"/>
    <w:basedOn w:val="Normal"/>
    <w:uiPriority w:val="99"/>
    <w:rsid w:val="008D3E22"/>
    <w:pPr>
      <w:ind w:firstLine="567"/>
      <w:jc w:val="both"/>
    </w:pPr>
  </w:style>
  <w:style w:type="paragraph" w:customStyle="1" w:styleId="TextList">
    <w:name w:val="TextList"/>
    <w:basedOn w:val="Normal"/>
    <w:uiPriority w:val="99"/>
    <w:rsid w:val="008D3E22"/>
    <w:pPr>
      <w:ind w:firstLine="567"/>
      <w:jc w:val="both"/>
    </w:pPr>
  </w:style>
  <w:style w:type="paragraph" w:customStyle="1" w:styleId="TextBas">
    <w:name w:val="TextBas"/>
    <w:basedOn w:val="Normal"/>
    <w:link w:val="TextBas0"/>
    <w:uiPriority w:val="99"/>
    <w:rsid w:val="008D3E22"/>
    <w:pPr>
      <w:jc w:val="both"/>
    </w:pPr>
  </w:style>
  <w:style w:type="character" w:customStyle="1" w:styleId="TextBas0">
    <w:name w:val="TextBas Знак"/>
    <w:link w:val="TextBas"/>
    <w:uiPriority w:val="99"/>
    <w:locked/>
    <w:rsid w:val="008D3E22"/>
    <w:rPr>
      <w:rFonts w:ascii="Times New Roman" w:hAnsi="Times New Roman" w:cs="Times New Roman"/>
      <w:sz w:val="26"/>
      <w:szCs w:val="26"/>
      <w:lang w:eastAsia="ru-RU"/>
    </w:rPr>
  </w:style>
  <w:style w:type="paragraph" w:customStyle="1" w:styleId="DefaultParagraphFontParaCharChar">
    <w:name w:val="Default Paragraph Font Para Char Char Знак Знак Знак Знак"/>
    <w:basedOn w:val="Normal"/>
    <w:uiPriority w:val="99"/>
    <w:rsid w:val="008D3E22"/>
    <w:pPr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8D3E22"/>
    <w:rPr>
      <w:color w:val="800080"/>
      <w:u w:val="single"/>
    </w:rPr>
  </w:style>
  <w:style w:type="paragraph" w:customStyle="1" w:styleId="a0">
    <w:name w:val="документ"/>
    <w:basedOn w:val="TextBas"/>
    <w:link w:val="a1"/>
    <w:autoRedefine/>
    <w:uiPriority w:val="99"/>
    <w:rsid w:val="008D3E22"/>
    <w:pPr>
      <w:spacing w:line="360" w:lineRule="auto"/>
      <w:ind w:firstLine="709"/>
    </w:pPr>
    <w:rPr>
      <w:sz w:val="28"/>
      <w:szCs w:val="28"/>
    </w:rPr>
  </w:style>
  <w:style w:type="character" w:customStyle="1" w:styleId="a1">
    <w:name w:val="документ Знак"/>
    <w:basedOn w:val="TextBas0"/>
    <w:link w:val="a0"/>
    <w:uiPriority w:val="99"/>
    <w:locked/>
    <w:rsid w:val="008D3E22"/>
    <w:rPr>
      <w:sz w:val="28"/>
      <w:szCs w:val="28"/>
    </w:rPr>
  </w:style>
  <w:style w:type="paragraph" w:customStyle="1" w:styleId="10">
    <w:name w:val="обычный_1 Знак Знак Знак Знак Знак Знак Знак Знак Знак"/>
    <w:basedOn w:val="Normal"/>
    <w:uiPriority w:val="99"/>
    <w:rsid w:val="008D3E22"/>
    <w:pPr>
      <w:autoSpaceDE/>
      <w:autoSpaceDN/>
      <w:adjustRightInd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Title">
    <w:name w:val="ConsTitle"/>
    <w:uiPriority w:val="99"/>
    <w:rsid w:val="008D3E2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8D3E22"/>
  </w:style>
  <w:style w:type="paragraph" w:customStyle="1" w:styleId="ConsPlusNormal">
    <w:name w:val="ConsPlusNormal"/>
    <w:uiPriority w:val="99"/>
    <w:rsid w:val="008D3E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D3E22"/>
    <w:pPr>
      <w:ind w:firstLine="54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D3E2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2">
    <w:name w:val="Прижатый влево"/>
    <w:basedOn w:val="Normal"/>
    <w:next w:val="Normal"/>
    <w:uiPriority w:val="99"/>
    <w:rsid w:val="008D3E22"/>
    <w:rPr>
      <w:rFonts w:ascii="Arial" w:hAnsi="Arial" w:cs="Arial"/>
      <w:sz w:val="20"/>
      <w:szCs w:val="20"/>
    </w:rPr>
  </w:style>
  <w:style w:type="paragraph" w:customStyle="1" w:styleId="11">
    <w:name w:val="нум список 1"/>
    <w:basedOn w:val="Normal"/>
    <w:uiPriority w:val="99"/>
    <w:rsid w:val="008D3E22"/>
    <w:pPr>
      <w:tabs>
        <w:tab w:val="left" w:pos="360"/>
      </w:tabs>
      <w:autoSpaceDE/>
      <w:autoSpaceDN/>
      <w:adjustRightInd/>
      <w:spacing w:before="120" w:after="120"/>
      <w:jc w:val="both"/>
    </w:pPr>
    <w:rPr>
      <w:sz w:val="24"/>
      <w:szCs w:val="24"/>
      <w:lang w:eastAsia="ar-SA"/>
    </w:rPr>
  </w:style>
  <w:style w:type="paragraph" w:customStyle="1" w:styleId="32">
    <w:name w:val="Основной текст с отступом 32"/>
    <w:basedOn w:val="Normal"/>
    <w:uiPriority w:val="99"/>
    <w:rsid w:val="008D3E22"/>
    <w:pPr>
      <w:suppressAutoHyphens/>
      <w:autoSpaceDE/>
      <w:autoSpaceDN/>
      <w:adjustRightInd/>
      <w:spacing w:after="120"/>
      <w:ind w:left="283"/>
    </w:pPr>
    <w:rPr>
      <w:sz w:val="16"/>
      <w:szCs w:val="16"/>
      <w:lang w:eastAsia="ar-SA"/>
    </w:rPr>
  </w:style>
  <w:style w:type="paragraph" w:customStyle="1" w:styleId="a3">
    <w:name w:val="Колонтитул (левый)"/>
    <w:basedOn w:val="Normal"/>
    <w:next w:val="Normal"/>
    <w:uiPriority w:val="99"/>
    <w:rsid w:val="008D3E22"/>
    <w:pPr>
      <w:jc w:val="both"/>
    </w:pPr>
    <w:rPr>
      <w:rFonts w:ascii="Arial" w:hAnsi="Arial" w:cs="Arial"/>
      <w:sz w:val="16"/>
      <w:szCs w:val="16"/>
    </w:rPr>
  </w:style>
  <w:style w:type="paragraph" w:customStyle="1" w:styleId="a4">
    <w:name w:val="Таблицы (моноширинный)"/>
    <w:basedOn w:val="Normal"/>
    <w:next w:val="Normal"/>
    <w:uiPriority w:val="99"/>
    <w:rsid w:val="008D3E22"/>
    <w:pPr>
      <w:widowControl w:val="0"/>
      <w:jc w:val="both"/>
    </w:pPr>
    <w:rPr>
      <w:rFonts w:ascii="Courier New" w:hAnsi="Courier New" w:cs="Courier New"/>
      <w:sz w:val="28"/>
      <w:szCs w:val="28"/>
    </w:rPr>
  </w:style>
  <w:style w:type="paragraph" w:styleId="BodyText2">
    <w:name w:val="Body Text 2"/>
    <w:basedOn w:val="Normal"/>
    <w:link w:val="BodyText2Char"/>
    <w:uiPriority w:val="99"/>
    <w:semiHidden/>
    <w:rsid w:val="008D3E2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D3E22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8D3E22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Гипертекстовая ссылка"/>
    <w:uiPriority w:val="99"/>
    <w:rsid w:val="008D3E22"/>
    <w:rPr>
      <w:color w:val="008000"/>
    </w:rPr>
  </w:style>
  <w:style w:type="paragraph" w:customStyle="1" w:styleId="a6">
    <w:name w:val="Комментарий"/>
    <w:basedOn w:val="Normal"/>
    <w:next w:val="Normal"/>
    <w:uiPriority w:val="99"/>
    <w:rsid w:val="008D3E22"/>
    <w:pPr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character" w:customStyle="1" w:styleId="a7">
    <w:name w:val="Цветовое выделение"/>
    <w:uiPriority w:val="99"/>
    <w:rsid w:val="008D3E22"/>
    <w:rPr>
      <w:b/>
      <w:bCs/>
      <w:color w:val="000080"/>
    </w:rPr>
  </w:style>
  <w:style w:type="paragraph" w:customStyle="1" w:styleId="a8">
    <w:name w:val="Заголовок статьи"/>
    <w:basedOn w:val="Normal"/>
    <w:next w:val="Normal"/>
    <w:uiPriority w:val="99"/>
    <w:rsid w:val="008D3E22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Normall">
    <w:name w:val="Normal l"/>
    <w:basedOn w:val="Normal"/>
    <w:link w:val="NormallChar"/>
    <w:uiPriority w:val="99"/>
    <w:rsid w:val="008D3E22"/>
    <w:pPr>
      <w:spacing w:before="120" w:after="120" w:line="288" w:lineRule="auto"/>
      <w:ind w:firstLine="720"/>
      <w:jc w:val="both"/>
    </w:pPr>
    <w:rPr>
      <w:sz w:val="24"/>
      <w:szCs w:val="24"/>
    </w:rPr>
  </w:style>
  <w:style w:type="character" w:customStyle="1" w:styleId="NormallChar">
    <w:name w:val="Normal l Char"/>
    <w:link w:val="Normall"/>
    <w:uiPriority w:val="99"/>
    <w:locked/>
    <w:rsid w:val="008D3E22"/>
    <w:rPr>
      <w:rFonts w:ascii="Times New Roman" w:hAnsi="Times New Roman" w:cs="Times New Roman"/>
      <w:sz w:val="24"/>
      <w:szCs w:val="24"/>
    </w:rPr>
  </w:style>
  <w:style w:type="paragraph" w:customStyle="1" w:styleId="a9">
    <w:name w:val="Деловой"/>
    <w:basedOn w:val="Normal"/>
    <w:autoRedefine/>
    <w:uiPriority w:val="99"/>
    <w:rsid w:val="008D3E22"/>
    <w:pPr>
      <w:tabs>
        <w:tab w:val="left" w:pos="851"/>
      </w:tabs>
      <w:autoSpaceDE/>
      <w:autoSpaceDN/>
      <w:adjustRightInd/>
      <w:jc w:val="both"/>
    </w:pPr>
    <w:rPr>
      <w:sz w:val="28"/>
      <w:szCs w:val="28"/>
    </w:rPr>
  </w:style>
  <w:style w:type="table" w:styleId="TableGrid">
    <w:name w:val="Table Grid"/>
    <w:basedOn w:val="TableNormal"/>
    <w:uiPriority w:val="99"/>
    <w:rsid w:val="008D3E2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C2701"/>
    <w:pPr>
      <w:ind w:left="720"/>
    </w:pPr>
  </w:style>
  <w:style w:type="paragraph" w:customStyle="1" w:styleId="xl65">
    <w:name w:val="xl65"/>
    <w:basedOn w:val="Normal"/>
    <w:uiPriority w:val="99"/>
    <w:rsid w:val="004F6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Normal"/>
    <w:uiPriority w:val="99"/>
    <w:rsid w:val="004F6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Normal"/>
    <w:uiPriority w:val="99"/>
    <w:rsid w:val="004F6BE4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4F6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4F6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Normal"/>
    <w:uiPriority w:val="99"/>
    <w:rsid w:val="004F6BE4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4F6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Normal"/>
    <w:uiPriority w:val="99"/>
    <w:rsid w:val="004F6BE4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Normal"/>
    <w:uiPriority w:val="99"/>
    <w:rsid w:val="004F6BE4"/>
    <w:pPr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4">
    <w:name w:val="xl74"/>
    <w:basedOn w:val="Normal"/>
    <w:uiPriority w:val="99"/>
    <w:rsid w:val="004F6BE4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4F6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4F6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4F6BE4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Normal"/>
    <w:uiPriority w:val="99"/>
    <w:rsid w:val="004F6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4F6BE4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Normal"/>
    <w:uiPriority w:val="99"/>
    <w:rsid w:val="004F6BE4"/>
    <w:pPr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1">
    <w:name w:val="xl81"/>
    <w:basedOn w:val="Normal"/>
    <w:uiPriority w:val="99"/>
    <w:rsid w:val="004F6BE4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">
    <w:name w:val="Знак"/>
    <w:basedOn w:val="Normal"/>
    <w:link w:val="DefaultParagraphFont"/>
    <w:uiPriority w:val="99"/>
    <w:rsid w:val="009A3F72"/>
    <w:pPr>
      <w:autoSpaceDE/>
      <w:autoSpaceDN/>
      <w:adjustRightInd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22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11</Pages>
  <Words>3139</Words>
  <Characters>17898</Characters>
  <Application>Microsoft Office Outlook</Application>
  <DocSecurity>0</DocSecurity>
  <Lines>0</Lines>
  <Paragraphs>0</Paragraphs>
  <ScaleCrop>false</ScaleCrop>
  <Company>Департамент имущественных отношений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lena</dc:creator>
  <cp:keywords/>
  <dc:description/>
  <cp:lastModifiedBy>User</cp:lastModifiedBy>
  <cp:revision>3</cp:revision>
  <cp:lastPrinted>2012-04-13T07:13:00Z</cp:lastPrinted>
  <dcterms:created xsi:type="dcterms:W3CDTF">2013-01-24T08:53:00Z</dcterms:created>
  <dcterms:modified xsi:type="dcterms:W3CDTF">2013-01-24T08:56:00Z</dcterms:modified>
</cp:coreProperties>
</file>